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93"/>
        <w:gridCol w:w="5563"/>
      </w:tblGrid>
      <w:tr w:rsidR="00C237FF" w14:paraId="3C7139F0" w14:textId="77777777" w:rsidTr="00F50294">
        <w:tc>
          <w:tcPr>
            <w:tcW w:w="2654" w:type="pct"/>
          </w:tcPr>
          <w:p w14:paraId="67E758E9" w14:textId="77777777" w:rsidR="00C237FF" w:rsidRPr="00B520DD" w:rsidRDefault="00000000" w:rsidP="00C237FF">
            <w:pPr>
              <w:jc w:val="center"/>
              <w:rPr>
                <w:sz w:val="26"/>
                <w:szCs w:val="26"/>
              </w:rPr>
            </w:pPr>
            <w:bookmarkStart w:id="0" w:name="name_management"/>
            <w:r>
              <w:rPr>
                <w:noProof/>
                <w:sz w:val="26"/>
                <w:szCs w:val="26"/>
              </w:rPr>
              <w:pict w14:anchorId="2BD6BB97">
                <v:line id="_x0000_s1064" style="position:absolute;left:0;text-align:left;z-index:3" from="66.85pt,51.1pt" to="182.3pt,51.1pt" o:allowincell="f"/>
              </w:pict>
            </w:r>
            <w:r w:rsidR="00C237FF">
              <w:rPr>
                <w:noProof/>
                <w:sz w:val="26"/>
                <w:szCs w:val="26"/>
              </w:rPr>
              <w:t>SỞ</w:t>
            </w:r>
            <w:r w:rsidR="00C237FF" w:rsidRPr="00B520DD">
              <w:rPr>
                <w:sz w:val="26"/>
                <w:szCs w:val="26"/>
              </w:rPr>
              <w:t xml:space="preserve"> GD</w:t>
            </w:r>
            <w:r w:rsidR="00C237FF">
              <w:rPr>
                <w:sz w:val="26"/>
                <w:szCs w:val="26"/>
              </w:rPr>
              <w:t xml:space="preserve">&amp;ĐT </w:t>
            </w:r>
            <w:r w:rsidR="00C237FF" w:rsidRPr="00B520DD">
              <w:rPr>
                <w:sz w:val="26"/>
                <w:szCs w:val="26"/>
              </w:rPr>
              <w:t>ĐẮK LẮK</w:t>
            </w:r>
            <w:bookmarkEnd w:id="0"/>
          </w:p>
          <w:p w14:paraId="314AC04E" w14:textId="77777777" w:rsidR="00C237FF" w:rsidRPr="00B520DD" w:rsidRDefault="00C237FF" w:rsidP="00C237FF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B520DD">
              <w:rPr>
                <w:b/>
                <w:sz w:val="26"/>
                <w:szCs w:val="26"/>
              </w:rPr>
              <w:t>TRƯỜNG THPT LÊ HỒNG PHONG</w:t>
            </w:r>
          </w:p>
          <w:p w14:paraId="1BC04C20" w14:textId="77777777" w:rsidR="00C237FF" w:rsidRPr="00B520DD" w:rsidRDefault="00C237FF" w:rsidP="00C237F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Tổ: Vật Lý - CN</w:t>
            </w:r>
          </w:p>
          <w:p w14:paraId="3B352EA8" w14:textId="77777777" w:rsidR="00C237FF" w:rsidRPr="00B520DD" w:rsidRDefault="00C237FF" w:rsidP="00C237FF">
            <w:pPr>
              <w:jc w:val="center"/>
              <w:rPr>
                <w:sz w:val="26"/>
                <w:szCs w:val="26"/>
                <w:lang w:val="fr-FR"/>
              </w:rPr>
            </w:pPr>
          </w:p>
          <w:p w14:paraId="3BAE13C3" w14:textId="024BC45E" w:rsidR="00C237FF" w:rsidRPr="00B520DD" w:rsidRDefault="00C237FF" w:rsidP="00C237FF">
            <w:pPr>
              <w:jc w:val="center"/>
              <w:rPr>
                <w:sz w:val="26"/>
                <w:szCs w:val="26"/>
              </w:rPr>
            </w:pPr>
            <w:r w:rsidRPr="00B520DD">
              <w:rPr>
                <w:sz w:val="26"/>
                <w:szCs w:val="26"/>
              </w:rPr>
              <w:t>(</w:t>
            </w:r>
            <w:r>
              <w:rPr>
                <w:i/>
                <w:sz w:val="26"/>
                <w:szCs w:val="26"/>
              </w:rPr>
              <w:t xml:space="preserve">Đề thi có 03 </w:t>
            </w:r>
            <w:proofErr w:type="gramStart"/>
            <w:r>
              <w:rPr>
                <w:i/>
                <w:sz w:val="26"/>
                <w:szCs w:val="26"/>
              </w:rPr>
              <w:t xml:space="preserve">trang </w:t>
            </w:r>
            <w:r>
              <w:rPr>
                <w:sz w:val="26"/>
                <w:szCs w:val="26"/>
              </w:rPr>
              <w:t>)</w:t>
            </w:r>
            <w:proofErr w:type="gramEnd"/>
          </w:p>
        </w:tc>
        <w:tc>
          <w:tcPr>
            <w:tcW w:w="2346" w:type="pct"/>
          </w:tcPr>
          <w:p w14:paraId="669ED808" w14:textId="77777777" w:rsidR="00C237FF" w:rsidRDefault="00C237FF" w:rsidP="00C237FF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KIỂM TRA ĐÁNH GIÁ GIỮA KỲ I</w:t>
            </w:r>
          </w:p>
          <w:p w14:paraId="76D28F3B" w14:textId="77777777" w:rsidR="00C237FF" w:rsidRPr="00B520DD" w:rsidRDefault="00C237FF" w:rsidP="00C237FF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NĂM HỌC 2023 - 2024</w:t>
            </w:r>
          </w:p>
          <w:p w14:paraId="06CDD2F5" w14:textId="77777777" w:rsidR="00C237FF" w:rsidRPr="00B520DD" w:rsidRDefault="00C237FF" w:rsidP="00C237FF">
            <w:pPr>
              <w:jc w:val="center"/>
              <w:rPr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M</w:t>
            </w:r>
            <w:r>
              <w:rPr>
                <w:b/>
                <w:bCs/>
                <w:sz w:val="26"/>
                <w:szCs w:val="26"/>
              </w:rPr>
              <w:t>ôn: Vật Lý</w:t>
            </w:r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>– Khối lớp 1</w:t>
            </w:r>
            <w:r>
              <w:rPr>
                <w:b/>
                <w:bCs/>
                <w:sz w:val="26"/>
                <w:szCs w:val="26"/>
              </w:rPr>
              <w:t>1</w:t>
            </w:r>
          </w:p>
          <w:p w14:paraId="2122B2AF" w14:textId="77777777" w:rsidR="00C237FF" w:rsidRPr="00ED7FB6" w:rsidRDefault="00C237FF" w:rsidP="00C237FF">
            <w:pPr>
              <w:jc w:val="center"/>
              <w:rPr>
                <w:i/>
                <w:iCs/>
                <w:sz w:val="26"/>
                <w:szCs w:val="26"/>
              </w:rPr>
            </w:pPr>
            <w:r w:rsidRPr="00ED7FB6">
              <w:rPr>
                <w:i/>
                <w:iCs/>
                <w:sz w:val="26"/>
                <w:szCs w:val="26"/>
              </w:rPr>
              <w:t xml:space="preserve">Thời gian làm </w:t>
            </w:r>
            <w:proofErr w:type="gramStart"/>
            <w:r w:rsidRPr="00ED7FB6">
              <w:rPr>
                <w:i/>
                <w:iCs/>
                <w:sz w:val="26"/>
                <w:szCs w:val="26"/>
              </w:rPr>
              <w:t>bài :</w:t>
            </w:r>
            <w:proofErr w:type="gramEnd"/>
            <w:r w:rsidRPr="00ED7FB6">
              <w:rPr>
                <w:i/>
                <w:iCs/>
                <w:sz w:val="26"/>
                <w:szCs w:val="26"/>
              </w:rPr>
              <w:t xml:space="preserve"> 45 phút</w:t>
            </w:r>
          </w:p>
          <w:p w14:paraId="69D57187" w14:textId="4B2DA775" w:rsidR="00C237FF" w:rsidRPr="00B520DD" w:rsidRDefault="00C237FF" w:rsidP="00C237FF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(k</w:t>
            </w:r>
            <w:r w:rsidRPr="00380F9D">
              <w:rPr>
                <w:i/>
                <w:sz w:val="26"/>
                <w:szCs w:val="26"/>
              </w:rPr>
              <w:t>hông kể thời gian phát đề</w:t>
            </w:r>
            <w:r>
              <w:rPr>
                <w:i/>
                <w:sz w:val="26"/>
                <w:szCs w:val="26"/>
              </w:rPr>
              <w:t>)</w:t>
            </w:r>
          </w:p>
        </w:tc>
      </w:tr>
    </w:tbl>
    <w:p w14:paraId="5EC87A43" w14:textId="77777777" w:rsidR="008C2F66" w:rsidRPr="00B520DD" w:rsidRDefault="00000000" w:rsidP="00DC56CC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w:pict w14:anchorId="202C6843">
          <v:rect id="_x0000_s1026" style="position:absolute;margin-left:420.3pt;margin-top:14.15pt;width:76.45pt;height:24pt;z-index:1;mso-position-horizontal-relative:text;mso-position-vertical-relative:text" o:allowincell="f">
            <v:textbox style="mso-next-textbox:#_x0000_s1026">
              <w:txbxContent>
                <w:p w14:paraId="7D7D4974" w14:textId="77777777" w:rsidR="008C2F66" w:rsidRPr="00B520DD" w:rsidRDefault="00000000" w:rsidP="00DC56CC">
                  <w:pPr>
                    <w:rPr>
                      <w:sz w:val="26"/>
                      <w:szCs w:val="26"/>
                    </w:rPr>
                  </w:pPr>
                  <w:r w:rsidRPr="00B520DD">
                    <w:rPr>
                      <w:b/>
                      <w:bCs/>
                      <w:sz w:val="26"/>
                      <w:szCs w:val="26"/>
                    </w:rPr>
                    <w:t>Mã đề 913</w:t>
                  </w:r>
                </w:p>
              </w:txbxContent>
            </v:textbox>
          </v:rect>
        </w:pict>
      </w:r>
      <w:r w:rsidRPr="00B520DD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</w:p>
    <w:p w14:paraId="4C074085" w14:textId="77777777" w:rsidR="008C2F66" w:rsidRPr="00B520DD" w:rsidRDefault="00000000" w:rsidP="00DC56CC">
      <w:pPr>
        <w:rPr>
          <w:sz w:val="26"/>
          <w:szCs w:val="26"/>
        </w:rPr>
      </w:pPr>
      <w:r w:rsidRPr="00B520DD">
        <w:rPr>
          <w:sz w:val="26"/>
          <w:szCs w:val="26"/>
        </w:rPr>
        <w:t xml:space="preserve">Họ và tên học </w:t>
      </w:r>
      <w:proofErr w:type="gramStart"/>
      <w:r w:rsidRPr="00B520DD">
        <w:rPr>
          <w:sz w:val="26"/>
          <w:szCs w:val="26"/>
        </w:rPr>
        <w:t>sinh :</w:t>
      </w:r>
      <w:proofErr w:type="gramEnd"/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...............................</w:t>
      </w:r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</w:t>
      </w:r>
      <w:r w:rsidRPr="00B520DD">
        <w:rPr>
          <w:sz w:val="26"/>
          <w:szCs w:val="26"/>
        </w:rPr>
        <w:t xml:space="preserve">.... Số báo </w:t>
      </w:r>
      <w:proofErr w:type="gramStart"/>
      <w:r w:rsidRPr="00B520DD">
        <w:rPr>
          <w:sz w:val="26"/>
          <w:szCs w:val="26"/>
        </w:rPr>
        <w:t>danh :</w:t>
      </w:r>
      <w:proofErr w:type="gramEnd"/>
      <w:r w:rsidRPr="00B520DD">
        <w:rPr>
          <w:sz w:val="26"/>
          <w:szCs w:val="26"/>
        </w:rPr>
        <w:t xml:space="preserve"> ...................</w:t>
      </w:r>
    </w:p>
    <w:p w14:paraId="4D430289" w14:textId="77777777" w:rsidR="008C2F66" w:rsidRPr="00B520DD" w:rsidRDefault="008C2F66" w:rsidP="00DC56CC">
      <w:pPr>
        <w:rPr>
          <w:sz w:val="26"/>
          <w:szCs w:val="26"/>
        </w:rPr>
      </w:pPr>
    </w:p>
    <w:p w14:paraId="1EC521E8" w14:textId="1B275154" w:rsidR="008C2F66" w:rsidRPr="00B520DD" w:rsidRDefault="00C237FF" w:rsidP="00C237FF">
      <w:pPr>
        <w:numPr>
          <w:ilvl w:val="0"/>
          <w:numId w:val="1"/>
        </w:numPr>
        <w:rPr>
          <w:sz w:val="26"/>
          <w:szCs w:val="26"/>
        </w:rPr>
      </w:pPr>
      <w:r w:rsidRPr="007142DB">
        <w:rPr>
          <w:b/>
          <w:bCs/>
          <w:sz w:val="26"/>
          <w:szCs w:val="26"/>
        </w:rPr>
        <w:t>Trắc nghiệm (7 điểm)</w:t>
      </w:r>
      <w:r w:rsidR="00000000">
        <w:rPr>
          <w:noProof/>
          <w:sz w:val="26"/>
          <w:szCs w:val="26"/>
        </w:rPr>
        <w:pict w14:anchorId="62A8A103">
          <v:line id="_x0000_s1027" style="position:absolute;left:0;text-align:left;z-index:2;mso-position-horizontal-relative:text;mso-position-vertical-relative:text" from="3.75pt,1.4pt" to="499.8pt,1.4pt"/>
        </w:pict>
      </w:r>
    </w:p>
    <w:p w14:paraId="0BB2767C" w14:textId="77777777" w:rsidR="008C2F66" w:rsidRPr="00407D24" w:rsidRDefault="00000000" w:rsidP="0003318A">
      <w:pPr>
        <w:pStyle w:val="Normal0"/>
        <w:spacing w:before="60"/>
        <w:rPr>
          <w:szCs w:val="24"/>
        </w:rPr>
      </w:pPr>
      <w:bookmarkStart w:id="2" w:name="note"/>
      <w:bookmarkEnd w:id="2"/>
      <w:r w:rsidRPr="00B520DD">
        <w:rPr>
          <w:rFonts w:eastAsia="Times New Roman"/>
          <w:b/>
          <w:szCs w:val="26"/>
        </w:rPr>
        <w:t xml:space="preserve">Câu 1. (0.35 điểm) </w:t>
      </w:r>
      <w:r w:rsidRPr="00407D24">
        <w:rPr>
          <w:szCs w:val="24"/>
        </w:rPr>
        <w:t>Gia tốc của một vật trong dao động điều hòa có pha?</w:t>
      </w:r>
    </w:p>
    <w:p w14:paraId="1436F6AF" w14:textId="4C599DA8" w:rsidR="008C2F66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407D24">
        <w:rPr>
          <w:color w:val="000000"/>
        </w:rPr>
        <w:t>Cùng pha với vận tốc.</w:t>
      </w:r>
      <w:r w:rsidR="00C237FF">
        <w:rPr>
          <w:color w:val="000000"/>
        </w:rPr>
        <w:t xml:space="preserve">    </w:t>
      </w:r>
      <w:r>
        <w:rPr>
          <w:b/>
        </w:rPr>
        <w:t>B.</w:t>
      </w:r>
      <w:r>
        <w:t xml:space="preserve"> </w:t>
      </w:r>
      <w:r w:rsidRPr="00407D24">
        <w:rPr>
          <w:color w:val="000000"/>
        </w:rPr>
        <w:t xml:space="preserve">Sớm hơn li độ là </w:t>
      </w:r>
      <w:r>
        <w:rPr>
          <w:rFonts w:eastAsia="Calibri"/>
          <w:kern w:val="2"/>
          <w:position w:val="-24"/>
        </w:rPr>
        <w:object w:dxaOrig="240" w:dyaOrig="645" w14:anchorId="7A35E5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2.25pt" o:ole="">
            <v:imagedata r:id="rId8" o:title=""/>
          </v:shape>
          <o:OLEObject Type="Embed" ProgID="Equation.DSMT4" ShapeID="_x0000_i1025" DrawAspect="Content" ObjectID="_1759863091" r:id="rId9"/>
        </w:object>
      </w:r>
      <w:r w:rsidR="00C237FF">
        <w:tab/>
      </w:r>
      <w:r>
        <w:rPr>
          <w:b/>
        </w:rPr>
        <w:t>C.</w:t>
      </w:r>
      <w:r>
        <w:t xml:space="preserve"> </w:t>
      </w:r>
      <w:r w:rsidRPr="00407D24">
        <w:rPr>
          <w:color w:val="000000"/>
        </w:rPr>
        <w:t>Sớm hơn li độ là</w:t>
      </w:r>
      <w:r>
        <w:rPr>
          <w:rFonts w:eastAsia="Calibri"/>
          <w:kern w:val="2"/>
          <w:position w:val="-6"/>
        </w:rPr>
        <w:object w:dxaOrig="196" w:dyaOrig="224" w14:anchorId="00B81149">
          <v:shape id="_x0000_i1026" type="#_x0000_t75" style="width:9.75pt;height:11.25pt" o:ole="">
            <v:imagedata r:id="rId10" o:title=""/>
          </v:shape>
          <o:OLEObject Type="Embed" ProgID="Equation.DSMT4" ShapeID="_x0000_i1026" DrawAspect="Content" ObjectID="_1759863092" r:id="rId11"/>
        </w:object>
      </w:r>
      <w:r>
        <w:rPr>
          <w:b/>
        </w:rPr>
        <w:tab/>
        <w:t>D.</w:t>
      </w:r>
      <w:r>
        <w:t xml:space="preserve"> </w:t>
      </w:r>
      <w:r w:rsidRPr="00407D24">
        <w:rPr>
          <w:color w:val="000000"/>
        </w:rPr>
        <w:t>Ngược pha với vận tốc.</w:t>
      </w:r>
    </w:p>
    <w:p w14:paraId="1BA2480E" w14:textId="77777777" w:rsidR="008C2F66" w:rsidRPr="00407D24" w:rsidRDefault="00000000" w:rsidP="0003318A">
      <w:pPr>
        <w:pStyle w:val="Normal0"/>
        <w:spacing w:before="60"/>
        <w:rPr>
          <w:szCs w:val="24"/>
        </w:rPr>
      </w:pPr>
      <w:r w:rsidRPr="00B520DD">
        <w:rPr>
          <w:rFonts w:eastAsia="Times New Roman"/>
          <w:b/>
          <w:szCs w:val="26"/>
        </w:rPr>
        <w:t xml:space="preserve">Câu 2. (0.35 điểm) </w:t>
      </w:r>
      <w:r w:rsidRPr="00407D24">
        <w:rPr>
          <w:szCs w:val="24"/>
        </w:rPr>
        <w:t xml:space="preserve">Một vật dao động điều hòa có phương trình </w:t>
      </w:r>
      <w:r>
        <w:rPr>
          <w:position w:val="-28"/>
          <w:szCs w:val="24"/>
        </w:rPr>
        <w:object w:dxaOrig="1880" w:dyaOrig="721" w14:anchorId="307BDA4A">
          <v:shape id="_x0000_i1027" type="#_x0000_t75" style="width:93.75pt;height:36pt" o:ole="">
            <v:imagedata r:id="rId12" o:title=""/>
          </v:shape>
          <o:OLEObject Type="Embed" ProgID="Equation.DSMT4" ShapeID="_x0000_i1027" DrawAspect="Content" ObjectID="_1759863093" r:id="rId13"/>
        </w:object>
      </w:r>
      <w:r w:rsidRPr="00407D24">
        <w:rPr>
          <w:szCs w:val="24"/>
        </w:rPr>
        <w:t>cm. Vật trên bắt đầu chuyển động từ?</w:t>
      </w:r>
    </w:p>
    <w:p w14:paraId="5E5C8774" w14:textId="528E9406" w:rsidR="008C2F66" w:rsidRDefault="00000000" w:rsidP="00C237FF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407D24">
        <w:rPr>
          <w:color w:val="000000"/>
        </w:rPr>
        <w:t xml:space="preserve">vị </w:t>
      </w:r>
      <w:proofErr w:type="gramStart"/>
      <w:r w:rsidRPr="00407D24">
        <w:rPr>
          <w:color w:val="000000"/>
        </w:rPr>
        <w:t>trí  x</w:t>
      </w:r>
      <w:proofErr w:type="gramEnd"/>
      <w:r w:rsidRPr="00407D24">
        <w:rPr>
          <w:color w:val="000000"/>
        </w:rPr>
        <w:t xml:space="preserve"> = 4cm, theo chiều dương</w:t>
      </w:r>
      <w:r w:rsidR="00C237FF">
        <w:tab/>
      </w:r>
      <w:r w:rsidR="00C237FF">
        <w:tab/>
      </w:r>
      <w:r>
        <w:rPr>
          <w:b/>
        </w:rPr>
        <w:t>B.</w:t>
      </w:r>
      <w:r>
        <w:t xml:space="preserve"> </w:t>
      </w:r>
      <w:r w:rsidRPr="00407D24">
        <w:rPr>
          <w:color w:val="000000"/>
        </w:rPr>
        <w:t>vị trí  x = 4cm, theo chiều âm</w:t>
      </w:r>
    </w:p>
    <w:p w14:paraId="1304288E" w14:textId="42646A67" w:rsidR="008C2F66" w:rsidRDefault="00000000" w:rsidP="00C237FF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407D24">
        <w:rPr>
          <w:color w:val="000000"/>
        </w:rPr>
        <w:t xml:space="preserve">vị trí cân bằng </w:t>
      </w:r>
      <w:proofErr w:type="gramStart"/>
      <w:r w:rsidRPr="00407D24">
        <w:rPr>
          <w:color w:val="000000"/>
        </w:rPr>
        <w:t>( x</w:t>
      </w:r>
      <w:proofErr w:type="gramEnd"/>
      <w:r w:rsidRPr="00407D24">
        <w:rPr>
          <w:color w:val="000000"/>
        </w:rPr>
        <w:t xml:space="preserve"> =0), theo chiều dương</w:t>
      </w:r>
      <w:r w:rsidR="00C237FF">
        <w:tab/>
      </w:r>
      <w:r>
        <w:rPr>
          <w:b/>
        </w:rPr>
        <w:t>D.</w:t>
      </w:r>
      <w:r>
        <w:t xml:space="preserve"> </w:t>
      </w:r>
      <w:r w:rsidRPr="00407D24">
        <w:rPr>
          <w:color w:val="000000"/>
        </w:rPr>
        <w:t>vị trí cân bằng ( x =0), theo chiều âm</w:t>
      </w:r>
    </w:p>
    <w:p w14:paraId="219487C9" w14:textId="77777777" w:rsidR="008C2F66" w:rsidRPr="00407D24" w:rsidRDefault="00000000" w:rsidP="0003318A">
      <w:pPr>
        <w:pStyle w:val="ListParagraph"/>
        <w:spacing w:before="60"/>
        <w:ind w:left="0"/>
        <w:jc w:val="both"/>
        <w:rPr>
          <w:rFonts w:ascii="Times New Roman" w:hAnsi="Times New Roman"/>
          <w:sz w:val="24"/>
          <w:szCs w:val="24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3. (0.35 điểm) </w:t>
      </w:r>
      <w:r w:rsidRPr="00407D24">
        <w:rPr>
          <w:rFonts w:ascii="Times New Roman" w:hAnsi="Times New Roman"/>
          <w:sz w:val="24"/>
          <w:szCs w:val="24"/>
        </w:rPr>
        <w:t xml:space="preserve">Một vật dao động điều hòa có phương trình là </w:t>
      </w:r>
      <w:r>
        <w:rPr>
          <w:rFonts w:ascii="Times New Roman" w:hAnsi="Times New Roman"/>
          <w:position w:val="-28"/>
          <w:sz w:val="24"/>
          <w:szCs w:val="24"/>
        </w:rPr>
        <w:object w:dxaOrig="2100" w:dyaOrig="721" w14:anchorId="1A720847">
          <v:shape id="_x0000_i1028" type="#_x0000_t75" style="width:105pt;height:36pt" o:ole="">
            <v:imagedata r:id="rId14" o:title=""/>
          </v:shape>
          <o:OLEObject Type="Embed" ProgID="Equation.DSMT4" ShapeID="_x0000_i1028" DrawAspect="Content" ObjectID="_1759863094" r:id="rId15"/>
        </w:object>
      </w:r>
      <w:r w:rsidRPr="00407D24">
        <w:rPr>
          <w:rFonts w:ascii="Times New Roman" w:hAnsi="Times New Roman"/>
          <w:sz w:val="24"/>
          <w:szCs w:val="24"/>
        </w:rPr>
        <w:t>(cm). Tần số góc của dao động là:</w:t>
      </w:r>
    </w:p>
    <w:p w14:paraId="5A29E656" w14:textId="77777777" w:rsidR="008C2F66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kern w:val="2"/>
          <w:position w:val="-10"/>
        </w:rPr>
        <w:object w:dxaOrig="1049" w:dyaOrig="346" w14:anchorId="23B43E09">
          <v:shape id="_x0000_i1029" type="#_x0000_t75" style="width:52.5pt;height:17.25pt" o:ole="">
            <v:imagedata r:id="rId16" o:title=""/>
          </v:shape>
          <o:OLEObject Type="Embed" ProgID="Equation.DSMT4" ShapeID="_x0000_i1029" DrawAspect="Content" ObjectID="_1759863095" r:id="rId17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kern w:val="2"/>
          <w:position w:val="-24"/>
        </w:rPr>
        <w:object w:dxaOrig="1279" w:dyaOrig="676" w14:anchorId="54BC9DDF">
          <v:shape id="_x0000_i1030" type="#_x0000_t75" style="width:63.75pt;height:33.75pt" o:ole="">
            <v:imagedata r:id="rId18" o:title=""/>
          </v:shape>
          <o:OLEObject Type="Embed" ProgID="Equation.DSMT4" ShapeID="_x0000_i1030" DrawAspect="Content" ObjectID="_1759863096" r:id="rId19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kern w:val="2"/>
          <w:position w:val="-10"/>
        </w:rPr>
        <w:object w:dxaOrig="1020" w:dyaOrig="346" w14:anchorId="630157DA">
          <v:shape id="_x0000_i1031" type="#_x0000_t75" style="width:51pt;height:17.25pt" o:ole="">
            <v:imagedata r:id="rId20" o:title=""/>
          </v:shape>
          <o:OLEObject Type="Embed" ProgID="Equation.DSMT4" ShapeID="_x0000_i1031" DrawAspect="Content" ObjectID="_1759863097" r:id="rId21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kern w:val="2"/>
          <w:position w:val="-10"/>
        </w:rPr>
        <w:object w:dxaOrig="1040" w:dyaOrig="346" w14:anchorId="459434A4">
          <v:shape id="_x0000_i1032" type="#_x0000_t75" style="width:51.75pt;height:17.25pt" o:ole="">
            <v:imagedata r:id="rId22" o:title=""/>
          </v:shape>
          <o:OLEObject Type="Embed" ProgID="Equation.DSMT4" ShapeID="_x0000_i1032" DrawAspect="Content" ObjectID="_1759863098" r:id="rId23"/>
        </w:object>
      </w:r>
    </w:p>
    <w:p w14:paraId="1476538D" w14:textId="77777777" w:rsidR="008C2F66" w:rsidRPr="00407D24" w:rsidRDefault="00000000" w:rsidP="0003318A">
      <w:pPr>
        <w:pStyle w:val="Normal0"/>
        <w:spacing w:before="60"/>
        <w:rPr>
          <w:szCs w:val="24"/>
        </w:rPr>
      </w:pPr>
      <w:r w:rsidRPr="00B520DD">
        <w:rPr>
          <w:rFonts w:eastAsia="Times New Roman"/>
          <w:b/>
          <w:szCs w:val="26"/>
        </w:rPr>
        <w:t xml:space="preserve">Câu 4. (0.35 điểm) </w:t>
      </w:r>
      <w:r w:rsidRPr="00407D24">
        <w:rPr>
          <w:szCs w:val="24"/>
          <w:lang w:val="pt-BR"/>
        </w:rPr>
        <w:t xml:space="preserve">Một con lắc lò xo dao động điều hòa với biên độ </w:t>
      </w:r>
      <w:r>
        <w:rPr>
          <w:position w:val="-10"/>
          <w:szCs w:val="24"/>
        </w:rPr>
        <w:object w:dxaOrig="1160" w:dyaOrig="330" w14:anchorId="61B44760">
          <v:shape id="_x0000_i1033" type="#_x0000_t75" style="width:57.75pt;height:16.5pt" o:ole="">
            <v:imagedata r:id="rId24" o:title=""/>
          </v:shape>
          <o:OLEObject Type="Embed" ProgID="Equation.DSMT4" ShapeID="_x0000_i1033" DrawAspect="Content" ObjectID="_1759863099" r:id="rId25"/>
        </w:object>
      </w:r>
      <w:r w:rsidRPr="00407D24">
        <w:rPr>
          <w:szCs w:val="24"/>
          <w:lang w:val="pt-BR"/>
        </w:rPr>
        <w:t>. Tại thời điểm thế năng bằng 3 lần động năng, con lắc có li độ là?</w:t>
      </w:r>
    </w:p>
    <w:p w14:paraId="1A7007B1" w14:textId="77777777" w:rsidR="008C2F66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kern w:val="2"/>
          <w:position w:val="-10"/>
        </w:rPr>
        <w:object w:dxaOrig="1426" w:dyaOrig="391" w14:anchorId="5C2318DF">
          <v:shape id="_x0000_i1034" type="#_x0000_t75" style="width:71.25pt;height:19.5pt" o:ole="">
            <v:imagedata r:id="rId26" o:title=""/>
          </v:shape>
          <o:OLEObject Type="Embed" ProgID="Equation.DSMT4" ShapeID="_x0000_i1034" DrawAspect="Content" ObjectID="_1759863100" r:id="rId27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kern w:val="2"/>
          <w:position w:val="-10"/>
        </w:rPr>
        <w:object w:dxaOrig="1426" w:dyaOrig="391" w14:anchorId="497E0B89">
          <v:shape id="_x0000_i1035" type="#_x0000_t75" style="width:71.25pt;height:19.5pt" o:ole="">
            <v:imagedata r:id="rId28" o:title=""/>
          </v:shape>
          <o:OLEObject Type="Embed" ProgID="Equation.DSMT4" ShapeID="_x0000_i1035" DrawAspect="Content" ObjectID="_1759863101" r:id="rId29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kern w:val="2"/>
          <w:position w:val="-10"/>
        </w:rPr>
        <w:object w:dxaOrig="1445" w:dyaOrig="391" w14:anchorId="038D6F86">
          <v:shape id="_x0000_i1036" type="#_x0000_t75" style="width:1in;height:19.5pt" o:ole="">
            <v:imagedata r:id="rId30" o:title=""/>
          </v:shape>
          <o:OLEObject Type="Embed" ProgID="Equation.DSMT4" ShapeID="_x0000_i1036" DrawAspect="Content" ObjectID="_1759863102" r:id="rId31"/>
        </w:object>
      </w:r>
      <w:r>
        <w:rPr>
          <w:b/>
        </w:rPr>
        <w:tab/>
        <w:t>D.</w:t>
      </w:r>
      <w:r>
        <w:t xml:space="preserve"> </w:t>
      </w:r>
      <w:r w:rsidRPr="00407D24">
        <w:rPr>
          <w:bCs/>
          <w:color w:val="000000"/>
          <w:lang w:val="fr-FR"/>
        </w:rPr>
        <w:t>x = ± 5cm</w:t>
      </w:r>
    </w:p>
    <w:p w14:paraId="56E3BF02" w14:textId="77777777" w:rsidR="008C2F66" w:rsidRPr="00407D24" w:rsidRDefault="00000000" w:rsidP="0003318A">
      <w:pPr>
        <w:pStyle w:val="Normal0"/>
        <w:spacing w:before="60"/>
        <w:rPr>
          <w:szCs w:val="24"/>
        </w:rPr>
      </w:pPr>
      <w:r w:rsidRPr="00B520DD">
        <w:rPr>
          <w:rFonts w:eastAsia="Times New Roman"/>
          <w:b/>
          <w:szCs w:val="26"/>
        </w:rPr>
        <w:t xml:space="preserve">Câu 5. (0.35 điểm) </w:t>
      </w:r>
      <w:r w:rsidRPr="00407D24">
        <w:rPr>
          <w:szCs w:val="24"/>
        </w:rPr>
        <w:t>Chọn đáp án đúng: Một con lắc lò xo khi dao dao động điều hòa. Động năng của vật giảm khi vật nặng?</w:t>
      </w:r>
    </w:p>
    <w:p w14:paraId="3F3C1E8A" w14:textId="66CAEE10" w:rsidR="008C2F66" w:rsidRDefault="00000000" w:rsidP="00C237FF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407D24">
        <w:rPr>
          <w:color w:val="000000"/>
        </w:rPr>
        <w:t>chuyển động từ hai biên về vị trí cân bằng.</w:t>
      </w:r>
      <w:r w:rsidR="00C237FF">
        <w:tab/>
      </w:r>
      <w:r w:rsidR="00C237FF">
        <w:tab/>
      </w:r>
      <w:r>
        <w:rPr>
          <w:b/>
        </w:rPr>
        <w:t>B.</w:t>
      </w:r>
      <w:r>
        <w:t xml:space="preserve"> </w:t>
      </w:r>
      <w:r w:rsidRPr="00407D24">
        <w:rPr>
          <w:color w:val="000000"/>
        </w:rPr>
        <w:t>ở vị trí biên.</w:t>
      </w:r>
    </w:p>
    <w:p w14:paraId="5A733EC0" w14:textId="31781B7F" w:rsidR="008C2F66" w:rsidRDefault="00000000" w:rsidP="00C237FF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407D24">
        <w:rPr>
          <w:color w:val="000000"/>
        </w:rPr>
        <w:t xml:space="preserve">chuyển động </w:t>
      </w:r>
      <w:proofErr w:type="gramStart"/>
      <w:r w:rsidRPr="00407D24">
        <w:rPr>
          <w:color w:val="000000"/>
        </w:rPr>
        <w:t>từ  vị</w:t>
      </w:r>
      <w:proofErr w:type="gramEnd"/>
      <w:r w:rsidRPr="00407D24">
        <w:rPr>
          <w:color w:val="000000"/>
        </w:rPr>
        <w:t xml:space="preserve"> trí cân bằng ra hai biên.</w:t>
      </w:r>
      <w:r w:rsidR="00C237FF">
        <w:tab/>
      </w:r>
      <w:r w:rsidR="00C237FF">
        <w:tab/>
      </w:r>
      <w:r>
        <w:rPr>
          <w:b/>
        </w:rPr>
        <w:t>D.</w:t>
      </w:r>
      <w:r>
        <w:t xml:space="preserve"> </w:t>
      </w:r>
      <w:r w:rsidRPr="00407D24">
        <w:rPr>
          <w:color w:val="000000"/>
        </w:rPr>
        <w:t>ở vị trí cân bằng.</w:t>
      </w:r>
    </w:p>
    <w:p w14:paraId="123B2572" w14:textId="77777777" w:rsidR="008C2F66" w:rsidRPr="00407D24" w:rsidRDefault="00000000" w:rsidP="0003318A">
      <w:pPr>
        <w:pStyle w:val="Normal0"/>
        <w:spacing w:before="60"/>
        <w:rPr>
          <w:szCs w:val="24"/>
        </w:rPr>
      </w:pPr>
      <w:r w:rsidRPr="00B520DD">
        <w:rPr>
          <w:rFonts w:eastAsia="Times New Roman"/>
          <w:b/>
          <w:szCs w:val="26"/>
        </w:rPr>
        <w:t xml:space="preserve">Câu 6. (0.35 điểm) </w:t>
      </w:r>
      <w:r w:rsidRPr="00407D24">
        <w:rPr>
          <w:szCs w:val="24"/>
        </w:rPr>
        <w:t xml:space="preserve">Một con lắc lò xo dao động trên một đường thẳng có chiều dài L = 20cm. Biên độ dao động của con lắc là: </w:t>
      </w:r>
    </w:p>
    <w:p w14:paraId="02182F41" w14:textId="77777777" w:rsidR="008C2F66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407D24">
        <w:rPr>
          <w:color w:val="000000"/>
        </w:rPr>
        <w:t>5cm.</w:t>
      </w:r>
      <w:r>
        <w:rPr>
          <w:b/>
        </w:rPr>
        <w:tab/>
        <w:t>B.</w:t>
      </w:r>
      <w:r>
        <w:t xml:space="preserve"> </w:t>
      </w:r>
      <w:r w:rsidRPr="00407D24">
        <w:rPr>
          <w:color w:val="000000"/>
        </w:rPr>
        <w:t>20cm.</w:t>
      </w:r>
      <w:r>
        <w:rPr>
          <w:b/>
        </w:rPr>
        <w:tab/>
        <w:t>C.</w:t>
      </w:r>
      <w:r>
        <w:t xml:space="preserve"> </w:t>
      </w:r>
      <w:r w:rsidRPr="00407D24">
        <w:rPr>
          <w:color w:val="000000"/>
        </w:rPr>
        <w:t>4cm.</w:t>
      </w:r>
      <w:r>
        <w:rPr>
          <w:b/>
        </w:rPr>
        <w:tab/>
        <w:t>D.</w:t>
      </w:r>
      <w:r>
        <w:t xml:space="preserve"> </w:t>
      </w:r>
      <w:r w:rsidRPr="00407D24">
        <w:rPr>
          <w:color w:val="000000"/>
        </w:rPr>
        <w:t>10cm.</w:t>
      </w:r>
    </w:p>
    <w:p w14:paraId="74D983DD" w14:textId="77777777" w:rsidR="008C2F66" w:rsidRPr="00407D24" w:rsidRDefault="00000000" w:rsidP="0003318A">
      <w:pPr>
        <w:pStyle w:val="Normal0"/>
        <w:spacing w:before="60"/>
        <w:rPr>
          <w:color w:val="000000"/>
          <w:szCs w:val="24"/>
        </w:rPr>
      </w:pPr>
      <w:r w:rsidRPr="00B520DD">
        <w:rPr>
          <w:rFonts w:eastAsia="Times New Roman"/>
          <w:b/>
          <w:szCs w:val="26"/>
        </w:rPr>
        <w:t xml:space="preserve">Câu 7. (0.35 điểm) </w:t>
      </w:r>
      <w:r w:rsidRPr="00407D24">
        <w:rPr>
          <w:color w:val="000000"/>
          <w:szCs w:val="24"/>
        </w:rPr>
        <w:t>Khi một vật dao động cưỡng bức, xẩy ra hiện tượng cộng hưởng. Biên độ dao động của vật có giá trị:</w:t>
      </w:r>
    </w:p>
    <w:p w14:paraId="60781743" w14:textId="6DF41565" w:rsidR="008C2F66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407D24">
        <w:rPr>
          <w:color w:val="000000"/>
        </w:rPr>
        <w:t>Cực đại</w:t>
      </w:r>
      <w:r w:rsidR="00C237FF">
        <w:rPr>
          <w:color w:val="000000"/>
        </w:rPr>
        <w:t xml:space="preserve">                    </w:t>
      </w:r>
      <w:r>
        <w:rPr>
          <w:b/>
        </w:rPr>
        <w:t>B.</w:t>
      </w:r>
      <w:r>
        <w:t xml:space="preserve"> </w:t>
      </w:r>
      <w:r w:rsidRPr="00407D24">
        <w:rPr>
          <w:color w:val="000000"/>
        </w:rPr>
        <w:t>Cực tiểu</w:t>
      </w:r>
      <w:r w:rsidR="00C237FF">
        <w:t xml:space="preserve">                          </w:t>
      </w:r>
      <w:r>
        <w:rPr>
          <w:b/>
        </w:rPr>
        <w:t>C.</w:t>
      </w:r>
      <w:r>
        <w:t xml:space="preserve"> </w:t>
      </w:r>
      <w:r w:rsidRPr="00407D24">
        <w:rPr>
          <w:color w:val="000000"/>
        </w:rPr>
        <w:t>Không xác định</w:t>
      </w:r>
      <w:r>
        <w:rPr>
          <w:b/>
        </w:rPr>
        <w:tab/>
      </w:r>
      <w:r w:rsidR="00C237FF">
        <w:rPr>
          <w:b/>
        </w:rPr>
        <w:t xml:space="preserve">       </w:t>
      </w:r>
      <w:r>
        <w:rPr>
          <w:b/>
        </w:rPr>
        <w:t>D.</w:t>
      </w:r>
      <w:r>
        <w:t xml:space="preserve"> </w:t>
      </w:r>
      <w:r w:rsidRPr="00407D24">
        <w:rPr>
          <w:color w:val="000000"/>
        </w:rPr>
        <w:t>Giữa cực đạị và cực tiểu.</w:t>
      </w:r>
    </w:p>
    <w:p w14:paraId="7A214FBC" w14:textId="77777777" w:rsidR="008C2F66" w:rsidRPr="00C237FF" w:rsidRDefault="00000000" w:rsidP="0003318A">
      <w:pPr>
        <w:pStyle w:val="Normal0"/>
        <w:spacing w:before="60"/>
        <w:rPr>
          <w:b/>
          <w:bCs/>
          <w:szCs w:val="24"/>
        </w:rPr>
      </w:pPr>
      <w:r w:rsidRPr="00B520DD">
        <w:rPr>
          <w:rFonts w:eastAsia="Times New Roman"/>
          <w:b/>
          <w:szCs w:val="26"/>
        </w:rPr>
        <w:t xml:space="preserve">Câu 8. (0.35 điểm) </w:t>
      </w:r>
      <w:r w:rsidRPr="00C237FF">
        <w:rPr>
          <w:rStyle w:val="fontstyle21"/>
          <w:rFonts w:ascii="Times New Roman" w:hAnsi="Times New Roman"/>
          <w:b w:val="0"/>
          <w:bCs w:val="0"/>
          <w:sz w:val="24"/>
          <w:szCs w:val="24"/>
        </w:rPr>
        <w:t>Trong giai đoạn chuyển động nào dưới đây của một con lắc lò xo, dao động điều hòa là chuyển động nhanh dần?</w:t>
      </w:r>
    </w:p>
    <w:p w14:paraId="6AFCDCCD" w14:textId="77777777" w:rsidR="008C2F66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407D24">
        <w:rPr>
          <w:color w:val="000000"/>
        </w:rPr>
        <w:t>Khi vật đi từ vị trí động năng bằng thế năng ra biên.</w:t>
      </w:r>
    </w:p>
    <w:p w14:paraId="01AF87E8" w14:textId="77777777" w:rsidR="008C2F66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407D24">
        <w:rPr>
          <w:color w:val="000000"/>
        </w:rPr>
        <w:t>Khi vật chuyển động từ vị trí cân bằng ra 2 biên.</w:t>
      </w:r>
    </w:p>
    <w:p w14:paraId="45FD8441" w14:textId="77777777" w:rsidR="008C2F66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407D24">
        <w:rPr>
          <w:color w:val="000000"/>
        </w:rPr>
        <w:t>Khi vật đi từ vị trí có động năng bằng 3 lần thế năng đến vị trí thế năng bằng 3 lần động năng</w:t>
      </w:r>
    </w:p>
    <w:p w14:paraId="29C79B91" w14:textId="77777777" w:rsidR="008C2F66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407D24">
        <w:rPr>
          <w:color w:val="000000"/>
        </w:rPr>
        <w:t>Khi vật chuyển động từ 2 biên về vị trí cân bằng.</w:t>
      </w:r>
    </w:p>
    <w:p w14:paraId="69A7CE02" w14:textId="77777777" w:rsidR="008C2F66" w:rsidRPr="00407D24" w:rsidRDefault="00000000" w:rsidP="0003318A">
      <w:pPr>
        <w:pStyle w:val="Normal0"/>
        <w:spacing w:before="60"/>
        <w:jc w:val="both"/>
        <w:rPr>
          <w:color w:val="000000"/>
          <w:szCs w:val="24"/>
        </w:rPr>
      </w:pPr>
      <w:r w:rsidRPr="00B520DD">
        <w:rPr>
          <w:rFonts w:eastAsia="Times New Roman"/>
          <w:b/>
          <w:szCs w:val="26"/>
        </w:rPr>
        <w:t xml:space="preserve">Câu 9. (0.35 điểm) </w:t>
      </w:r>
      <w:r w:rsidRPr="00407D24">
        <w:rPr>
          <w:color w:val="000000"/>
          <w:szCs w:val="24"/>
        </w:rPr>
        <w:t xml:space="preserve">Tại một </w:t>
      </w:r>
      <w:proofErr w:type="gramStart"/>
      <w:r w:rsidRPr="00407D24">
        <w:rPr>
          <w:color w:val="000000"/>
          <w:szCs w:val="24"/>
        </w:rPr>
        <w:t xml:space="preserve">nơi, </w:t>
      </w:r>
      <w:r w:rsidRPr="00407D24">
        <w:rPr>
          <w:color w:val="000000"/>
          <w:szCs w:val="24"/>
          <w:vertAlign w:val="subscript"/>
        </w:rPr>
        <w:t xml:space="preserve"> </w:t>
      </w:r>
      <w:r w:rsidRPr="00407D24">
        <w:rPr>
          <w:color w:val="000000"/>
          <w:szCs w:val="24"/>
        </w:rPr>
        <w:t>một</w:t>
      </w:r>
      <w:proofErr w:type="gramEnd"/>
      <w:r w:rsidRPr="00407D24">
        <w:rPr>
          <w:color w:val="000000"/>
          <w:szCs w:val="24"/>
        </w:rPr>
        <w:t xml:space="preserve"> con lắc đơn có chiều dài l</w:t>
      </w:r>
      <w:r w:rsidRPr="00407D24">
        <w:rPr>
          <w:color w:val="000000"/>
          <w:szCs w:val="24"/>
          <w:vertAlign w:val="subscript"/>
        </w:rPr>
        <w:t>1</w:t>
      </w:r>
      <w:r w:rsidRPr="00407D24">
        <w:rPr>
          <w:color w:val="000000"/>
          <w:szCs w:val="24"/>
        </w:rPr>
        <w:t>, dao động điều hòa nơi có gia tốc g, chu kỳ dao động là T</w:t>
      </w:r>
      <w:r w:rsidRPr="00407D24">
        <w:rPr>
          <w:color w:val="000000"/>
          <w:szCs w:val="24"/>
          <w:vertAlign w:val="subscript"/>
        </w:rPr>
        <w:t xml:space="preserve">1 </w:t>
      </w:r>
      <w:r w:rsidRPr="00407D24">
        <w:rPr>
          <w:color w:val="000000"/>
          <w:szCs w:val="24"/>
        </w:rPr>
        <w:t>= 0,9s. Khi chiều dài con lắc là l</w:t>
      </w:r>
      <w:r w:rsidRPr="00407D24">
        <w:rPr>
          <w:color w:val="000000"/>
          <w:szCs w:val="24"/>
          <w:vertAlign w:val="subscript"/>
        </w:rPr>
        <w:t>2</w:t>
      </w:r>
      <w:r w:rsidRPr="00407D24">
        <w:rPr>
          <w:color w:val="000000"/>
          <w:szCs w:val="24"/>
        </w:rPr>
        <w:t xml:space="preserve"> thì chu kỳ dao động là T</w:t>
      </w:r>
      <w:r w:rsidRPr="00407D24">
        <w:rPr>
          <w:color w:val="000000"/>
          <w:szCs w:val="24"/>
          <w:vertAlign w:val="subscript"/>
        </w:rPr>
        <w:t xml:space="preserve">2 </w:t>
      </w:r>
      <w:r w:rsidRPr="00407D24">
        <w:rPr>
          <w:color w:val="000000"/>
          <w:szCs w:val="24"/>
        </w:rPr>
        <w:t xml:space="preserve"> = 1,2s. Chu kỳ của con lắc khi l = l</w:t>
      </w:r>
      <w:r w:rsidRPr="00407D24">
        <w:rPr>
          <w:color w:val="000000"/>
          <w:szCs w:val="24"/>
          <w:vertAlign w:val="subscript"/>
        </w:rPr>
        <w:t>1</w:t>
      </w:r>
      <w:r w:rsidRPr="00407D24">
        <w:rPr>
          <w:color w:val="000000"/>
          <w:szCs w:val="24"/>
        </w:rPr>
        <w:t xml:space="preserve"> + l</w:t>
      </w:r>
      <w:r w:rsidRPr="00407D24">
        <w:rPr>
          <w:color w:val="000000"/>
          <w:szCs w:val="24"/>
          <w:vertAlign w:val="subscript"/>
        </w:rPr>
        <w:t>2</w:t>
      </w:r>
      <w:r w:rsidRPr="00407D24">
        <w:rPr>
          <w:color w:val="000000"/>
          <w:szCs w:val="24"/>
        </w:rPr>
        <w:t xml:space="preserve"> là:</w:t>
      </w:r>
    </w:p>
    <w:p w14:paraId="659715BD" w14:textId="77777777" w:rsidR="008C2F66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407D24">
        <w:rPr>
          <w:color w:val="000000"/>
        </w:rPr>
        <w:t>T = 1,05s</w:t>
      </w:r>
      <w:r>
        <w:rPr>
          <w:b/>
        </w:rPr>
        <w:tab/>
        <w:t>B.</w:t>
      </w:r>
      <w:r>
        <w:t xml:space="preserve"> </w:t>
      </w:r>
      <w:r w:rsidRPr="00407D24">
        <w:rPr>
          <w:color w:val="000000"/>
        </w:rPr>
        <w:t>T = 1,5s</w:t>
      </w:r>
      <w:r>
        <w:rPr>
          <w:b/>
        </w:rPr>
        <w:tab/>
        <w:t>C.</w:t>
      </w:r>
      <w:r>
        <w:t xml:space="preserve"> </w:t>
      </w:r>
      <w:r w:rsidRPr="00407D24">
        <w:rPr>
          <w:color w:val="000000"/>
        </w:rPr>
        <w:t>T = 0,3s</w:t>
      </w:r>
      <w:r>
        <w:rPr>
          <w:b/>
        </w:rPr>
        <w:tab/>
        <w:t>D.</w:t>
      </w:r>
      <w:r>
        <w:t xml:space="preserve"> </w:t>
      </w:r>
      <w:r w:rsidRPr="00407D24">
        <w:rPr>
          <w:color w:val="000000"/>
        </w:rPr>
        <w:t>T = 2,1s</w:t>
      </w:r>
    </w:p>
    <w:p w14:paraId="7029ECE4" w14:textId="77777777" w:rsidR="008C2F66" w:rsidRDefault="00000000" w:rsidP="0003318A">
      <w:pPr>
        <w:pStyle w:val="Normal0"/>
        <w:spacing w:before="60"/>
        <w:rPr>
          <w:szCs w:val="24"/>
        </w:rPr>
      </w:pPr>
      <w:r w:rsidRPr="00B520DD">
        <w:rPr>
          <w:rFonts w:eastAsia="Times New Roman"/>
          <w:b/>
          <w:szCs w:val="26"/>
        </w:rPr>
        <w:lastRenderedPageBreak/>
        <w:t xml:space="preserve">Câu 10. (0.35 điểm) </w:t>
      </w:r>
      <w:r w:rsidRPr="00407D24">
        <w:rPr>
          <w:szCs w:val="24"/>
        </w:rPr>
        <w:t>Chọn câu đúng:</w:t>
      </w:r>
    </w:p>
    <w:p w14:paraId="1371E2FD" w14:textId="77777777" w:rsidR="008C2F66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407D24">
        <w:rPr>
          <w:color w:val="000000"/>
        </w:rPr>
        <w:t>Nguyên nhân làm cho vật dao động tắt dần là do lực cản của môi trường.</w:t>
      </w:r>
    </w:p>
    <w:p w14:paraId="131DB6A4" w14:textId="77777777" w:rsidR="008C2F66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407D24">
        <w:rPr>
          <w:color w:val="000000"/>
        </w:rPr>
        <w:t>Lực cản càng nhỏ thì sự dao động tắt dần càng nhanh.</w:t>
      </w:r>
    </w:p>
    <w:p w14:paraId="75F463ED" w14:textId="77777777" w:rsidR="008C2F66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407D24">
        <w:rPr>
          <w:color w:val="000000"/>
        </w:rPr>
        <w:t>Dao động tắt dần là dao động có vận tốc giảm dần theo thời gian</w:t>
      </w:r>
    </w:p>
    <w:p w14:paraId="3BAA7DB3" w14:textId="77777777" w:rsidR="008C2F66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407D24">
        <w:rPr>
          <w:color w:val="000000"/>
        </w:rPr>
        <w:t>Dao động tắt dần là dao động có li độ giảm dần theo thời gian</w:t>
      </w:r>
    </w:p>
    <w:p w14:paraId="16A50695" w14:textId="522AADC6" w:rsidR="008C2F66" w:rsidRDefault="00000000" w:rsidP="0003318A">
      <w:pPr>
        <w:pStyle w:val="Normal0"/>
        <w:spacing w:before="60"/>
        <w:rPr>
          <w:color w:val="000000"/>
          <w:szCs w:val="24"/>
        </w:rPr>
      </w:pPr>
      <w:r w:rsidRPr="00B520DD">
        <w:rPr>
          <w:rFonts w:eastAsia="Times New Roman"/>
          <w:b/>
          <w:szCs w:val="26"/>
        </w:rPr>
        <w:t xml:space="preserve">Câu 11. (0.35 điểm) </w:t>
      </w:r>
      <w:r w:rsidRPr="00407D24">
        <w:rPr>
          <w:color w:val="000000"/>
          <w:szCs w:val="24"/>
        </w:rPr>
        <w:t xml:space="preserve">Hình 4.4 là đồ thị li độ - thời gian của hai vật dao động điều hòa A và B có cùng tần số nhưng lệch pha </w:t>
      </w:r>
      <w:proofErr w:type="gramStart"/>
      <w:r w:rsidRPr="00407D24">
        <w:rPr>
          <w:color w:val="000000"/>
          <w:szCs w:val="24"/>
        </w:rPr>
        <w:t>nhau.</w:t>
      </w:r>
      <w:r w:rsidRPr="00407D24">
        <w:rPr>
          <w:rFonts w:hint="cs"/>
          <w:color w:val="000000"/>
          <w:szCs w:val="24"/>
        </w:rPr>
        <w:t>Độ</w:t>
      </w:r>
      <w:proofErr w:type="gramEnd"/>
      <w:r w:rsidRPr="00407D24">
        <w:rPr>
          <w:rFonts w:hint="cs"/>
          <w:color w:val="000000"/>
          <w:szCs w:val="24"/>
        </w:rPr>
        <w:t xml:space="preserve"> lệch pha giữa dao động của vật A so với dao động của vật B là</w:t>
      </w:r>
    </w:p>
    <w:p w14:paraId="651654E3" w14:textId="546DDC6B" w:rsidR="00C237FF" w:rsidRPr="00407D24" w:rsidRDefault="00AB1268" w:rsidP="0003318A">
      <w:pPr>
        <w:pStyle w:val="Normal0"/>
        <w:spacing w:before="60"/>
        <w:rPr>
          <w:color w:val="000000"/>
          <w:szCs w:val="24"/>
        </w:rPr>
      </w:pPr>
      <w:r>
        <w:rPr>
          <w:rFonts w:ascii="Cambria" w:hAnsi="Cambria"/>
          <w:b/>
          <w:noProof/>
          <w:color w:val="000000"/>
          <w:szCs w:val="26"/>
        </w:rPr>
        <w:pict w14:anchorId="4533698C">
          <v:shape id="Picture 2" o:spid="_x0000_i1037" type="#_x0000_t75" style="width:252pt;height:164.25pt;visibility:visible;mso-wrap-style:square">
            <v:imagedata r:id="rId32" o:title=""/>
          </v:shape>
        </w:pict>
      </w:r>
      <w:r w:rsidR="00C237FF" w:rsidRPr="00C237FF">
        <w:rPr>
          <w:b/>
          <w:bCs/>
          <w:color w:val="000000"/>
          <w:szCs w:val="26"/>
        </w:rPr>
        <w:t xml:space="preserve"> </w:t>
      </w:r>
      <w:r w:rsidR="00C237FF" w:rsidRPr="00D45828">
        <w:rPr>
          <w:b/>
          <w:bCs/>
          <w:color w:val="000000"/>
          <w:szCs w:val="26"/>
        </w:rPr>
        <w:t>Hình 4.4</w:t>
      </w:r>
    </w:p>
    <w:p w14:paraId="53FA51B4" w14:textId="77777777" w:rsidR="008C2F66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kern w:val="2"/>
          <w:position w:val="-24"/>
        </w:rPr>
        <w:object w:dxaOrig="1310" w:dyaOrig="570" w14:anchorId="63FC189B">
          <v:shape id="_x0000_i1038" type="#_x0000_t75" style="width:65.25pt;height:28.5pt" o:ole="">
            <v:imagedata r:id="rId33" o:title=""/>
          </v:shape>
          <o:OLEObject Type="Embed" ProgID="Equation.DSMT4" ShapeID="_x0000_i1038" DrawAspect="Content" ObjectID="_1759863103" r:id="rId34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kern w:val="2"/>
          <w:position w:val="-24"/>
        </w:rPr>
        <w:object w:dxaOrig="1409" w:dyaOrig="570" w14:anchorId="5948E399">
          <v:shape id="_x0000_i1039" type="#_x0000_t75" style="width:70.5pt;height:28.5pt" o:ole="">
            <v:imagedata r:id="rId35" o:title=""/>
          </v:shape>
          <o:OLEObject Type="Embed" ProgID="Equation.DSMT4" ShapeID="_x0000_i1039" DrawAspect="Content" ObjectID="_1759863104" r:id="rId36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kern w:val="2"/>
          <w:position w:val="-24"/>
        </w:rPr>
        <w:object w:dxaOrig="1310" w:dyaOrig="570" w14:anchorId="5C5056FF">
          <v:shape id="_x0000_i1040" type="#_x0000_t75" style="width:65.25pt;height:28.5pt" o:ole="">
            <v:imagedata r:id="rId37" o:title=""/>
          </v:shape>
          <o:OLEObject Type="Embed" ProgID="Equation.DSMT4" ShapeID="_x0000_i1040" DrawAspect="Content" ObjectID="_1759863105" r:id="rId38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kern w:val="2"/>
        </w:rPr>
        <w:object w:dxaOrig="1310" w:dyaOrig="570" w14:anchorId="11265C7E">
          <v:shape id="_x0000_i1041" type="#_x0000_t75" style="width:65.25pt;height:28.5pt" o:ole="">
            <v:imagedata r:id="rId39" o:title=""/>
          </v:shape>
          <o:OLEObject Type="Embed" ProgID="Equation.DSMT4" ShapeID="_x0000_i1041" DrawAspect="Content" ObjectID="_1759863106" r:id="rId40"/>
        </w:object>
      </w:r>
    </w:p>
    <w:p w14:paraId="451D3C7C" w14:textId="77777777" w:rsidR="008C2F66" w:rsidRPr="00407D24" w:rsidRDefault="00000000" w:rsidP="0003318A">
      <w:pPr>
        <w:pStyle w:val="Normal0"/>
        <w:spacing w:before="60"/>
        <w:rPr>
          <w:szCs w:val="24"/>
        </w:rPr>
      </w:pPr>
      <w:r w:rsidRPr="00B520DD">
        <w:rPr>
          <w:rFonts w:eastAsia="Times New Roman"/>
          <w:b/>
          <w:szCs w:val="26"/>
        </w:rPr>
        <w:t xml:space="preserve">Câu 12. (0.35 điểm) </w:t>
      </w:r>
      <w:r w:rsidRPr="00407D24">
        <w:rPr>
          <w:szCs w:val="24"/>
        </w:rPr>
        <w:t>Một con lắc lò xo có khối lượng m, độ cứng K, chu kỳ dao động là T. Khi tăng khối lượng của con lắc lên 4 lần, độ cứng không thay đổi. Thì chu kỳ của con lắc?</w:t>
      </w:r>
    </w:p>
    <w:p w14:paraId="0DA62F93" w14:textId="77777777" w:rsidR="008C2F66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407D24">
        <w:rPr>
          <w:color w:val="000000"/>
        </w:rPr>
        <w:t>Tăng 4 lần</w:t>
      </w:r>
      <w:r>
        <w:rPr>
          <w:b/>
        </w:rPr>
        <w:tab/>
        <w:t>B.</w:t>
      </w:r>
      <w:r>
        <w:t xml:space="preserve"> </w:t>
      </w:r>
      <w:r w:rsidRPr="00407D24">
        <w:rPr>
          <w:color w:val="000000"/>
        </w:rPr>
        <w:t>Tăng 2 lần</w:t>
      </w:r>
      <w:r>
        <w:rPr>
          <w:b/>
        </w:rPr>
        <w:tab/>
        <w:t>C.</w:t>
      </w:r>
      <w:r>
        <w:t xml:space="preserve"> </w:t>
      </w:r>
      <w:r w:rsidRPr="00407D24">
        <w:rPr>
          <w:color w:val="000000"/>
        </w:rPr>
        <w:t>Giảm 4 lần</w:t>
      </w:r>
      <w:r>
        <w:rPr>
          <w:b/>
        </w:rPr>
        <w:tab/>
        <w:t>D.</w:t>
      </w:r>
      <w:r>
        <w:t xml:space="preserve"> </w:t>
      </w:r>
      <w:r w:rsidRPr="00407D24">
        <w:rPr>
          <w:color w:val="000000"/>
        </w:rPr>
        <w:t>Giảm 2 lần</w:t>
      </w:r>
    </w:p>
    <w:p w14:paraId="3B7BDBAA" w14:textId="77777777" w:rsidR="008C2F66" w:rsidRPr="00407D24" w:rsidRDefault="00000000" w:rsidP="0003318A">
      <w:pPr>
        <w:pStyle w:val="Normal0"/>
        <w:spacing w:before="60"/>
        <w:rPr>
          <w:szCs w:val="24"/>
        </w:rPr>
      </w:pPr>
      <w:r w:rsidRPr="00B520DD">
        <w:rPr>
          <w:rFonts w:eastAsia="Times New Roman"/>
          <w:b/>
          <w:szCs w:val="26"/>
        </w:rPr>
        <w:t xml:space="preserve">Câu 13. (0.35 điểm) </w:t>
      </w:r>
      <w:r w:rsidRPr="00407D24">
        <w:rPr>
          <w:szCs w:val="24"/>
        </w:rPr>
        <w:t xml:space="preserve">Một con lắc lò xo có khối lượng m, độ cứng K, tần số góc </w:t>
      </w:r>
      <w:r>
        <w:rPr>
          <w:position w:val="-6"/>
          <w:szCs w:val="24"/>
        </w:rPr>
        <w:object w:dxaOrig="224" w:dyaOrig="224" w14:anchorId="07B6F7D0">
          <v:shape id="_x0000_i1042" type="#_x0000_t75" style="width:11.25pt;height:11.25pt" o:ole="">
            <v:imagedata r:id="rId41" o:title=""/>
          </v:shape>
          <o:OLEObject Type="Embed" ProgID="Equation.DSMT4" ShapeID="_x0000_i1042" DrawAspect="Content" ObjectID="_1759863107" r:id="rId42"/>
        </w:object>
      </w:r>
      <w:r w:rsidRPr="00407D24">
        <w:rPr>
          <w:szCs w:val="24"/>
        </w:rPr>
        <w:t xml:space="preserve">, và biên độ A. Công thức nào dưới đây là công thức tính năng </w:t>
      </w:r>
      <w:proofErr w:type="gramStart"/>
      <w:r w:rsidRPr="00407D24">
        <w:rPr>
          <w:szCs w:val="24"/>
        </w:rPr>
        <w:t>lượng(</w:t>
      </w:r>
      <w:proofErr w:type="gramEnd"/>
      <w:r w:rsidRPr="00407D24">
        <w:rPr>
          <w:szCs w:val="24"/>
        </w:rPr>
        <w:t>cơ năng) của con lắc lò xo?</w:t>
      </w:r>
    </w:p>
    <w:p w14:paraId="19A6EA9E" w14:textId="77777777" w:rsidR="008C2F66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kern w:val="2"/>
          <w:position w:val="-24"/>
        </w:rPr>
        <w:object w:dxaOrig="1539" w:dyaOrig="645" w14:anchorId="114D9638">
          <v:shape id="_x0000_i1043" type="#_x0000_t75" style="width:77.25pt;height:32.25pt" o:ole="">
            <v:imagedata r:id="rId43" o:title=""/>
          </v:shape>
          <o:OLEObject Type="Embed" ProgID="Equation.DSMT4" ShapeID="_x0000_i1043" DrawAspect="Content" ObjectID="_1759863108" r:id="rId44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kern w:val="2"/>
          <w:position w:val="-24"/>
        </w:rPr>
        <w:object w:dxaOrig="1520" w:dyaOrig="645" w14:anchorId="6888A9E6">
          <v:shape id="_x0000_i1044" type="#_x0000_t75" style="width:75.75pt;height:32.25pt" o:ole="">
            <v:imagedata r:id="rId45" o:title=""/>
          </v:shape>
          <o:OLEObject Type="Embed" ProgID="Equation.DSMT4" ShapeID="_x0000_i1044" DrawAspect="Content" ObjectID="_1759863109" r:id="rId46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kern w:val="2"/>
          <w:position w:val="-24"/>
        </w:rPr>
        <w:object w:dxaOrig="1419" w:dyaOrig="645" w14:anchorId="5DEAC84D">
          <v:shape id="_x0000_i1045" type="#_x0000_t75" style="width:71.25pt;height:32.25pt" o:ole="">
            <v:imagedata r:id="rId47" o:title=""/>
          </v:shape>
          <o:OLEObject Type="Embed" ProgID="Equation.DSMT4" ShapeID="_x0000_i1045" DrawAspect="Content" ObjectID="_1759863110" r:id="rId48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kern w:val="2"/>
          <w:position w:val="-24"/>
        </w:rPr>
        <w:object w:dxaOrig="1459" w:dyaOrig="645" w14:anchorId="13131375">
          <v:shape id="_x0000_i1046" type="#_x0000_t75" style="width:72.75pt;height:32.25pt" o:ole="">
            <v:imagedata r:id="rId49" o:title=""/>
          </v:shape>
          <o:OLEObject Type="Embed" ProgID="Equation.DSMT4" ShapeID="_x0000_i1046" DrawAspect="Content" ObjectID="_1759863111" r:id="rId50"/>
        </w:object>
      </w:r>
    </w:p>
    <w:p w14:paraId="33836B6B" w14:textId="77777777" w:rsidR="008C2F66" w:rsidRDefault="00000000" w:rsidP="00EA2F64">
      <w:pPr>
        <w:pStyle w:val="ListParagraph"/>
        <w:tabs>
          <w:tab w:val="left" w:pos="810"/>
          <w:tab w:val="left" w:pos="990"/>
        </w:tabs>
        <w:spacing w:before="6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14. (0.35 điểm) </w:t>
      </w:r>
      <w:r w:rsidRPr="00407D24">
        <w:rPr>
          <w:rFonts w:ascii="Times New Roman" w:hAnsi="Times New Roman"/>
          <w:color w:val="000000"/>
          <w:sz w:val="24"/>
          <w:szCs w:val="24"/>
        </w:rPr>
        <w:t>Một dao động điều hòa có đồ thị như hình vẽ. Biên độ dao động là?</w:t>
      </w:r>
    </w:p>
    <w:p w14:paraId="53BCAE4E" w14:textId="728D63D4" w:rsidR="008C2F66" w:rsidRPr="00C237FF" w:rsidRDefault="00AB1268" w:rsidP="00C237FF">
      <w:pPr>
        <w:pStyle w:val="ListParagraph"/>
        <w:tabs>
          <w:tab w:val="left" w:pos="810"/>
          <w:tab w:val="left" w:pos="990"/>
        </w:tabs>
        <w:spacing w:before="6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noProof/>
        </w:rPr>
        <w:pict w14:anchorId="24E99A37">
          <v:shape id="Picture 1422502433" o:spid="_x0000_i1047" type="#_x0000_t75" alt="Chart, line chart&#10;&#10;Description automatically generated" style="width:136.5pt;height:99.75pt;visibility:visible;mso-wrap-style:square">
            <v:imagedata r:id="rId51" o:title="Chart, line chart&#10;&#10;Description automatically generated" croptop="5272f" cropbottom="3834f" cropleft="6615f" cropright="2074f"/>
          </v:shape>
        </w:pict>
      </w:r>
      <w:r w:rsidR="00C237FF">
        <w:rPr>
          <w:noProof/>
        </w:rPr>
        <w:t xml:space="preserve">         </w:t>
      </w:r>
      <w:r w:rsidR="00C237FF">
        <w:rPr>
          <w:rFonts w:ascii="Times New Roman" w:eastAsia="Times New Roman" w:hAnsi="Times New Roman"/>
          <w:b/>
          <w:sz w:val="24"/>
        </w:rPr>
        <w:t>A.</w:t>
      </w:r>
      <w:r w:rsidR="00C237FF">
        <w:rPr>
          <w:rFonts w:ascii="Times New Roman" w:eastAsia="Times New Roman" w:hAnsi="Times New Roman"/>
          <w:sz w:val="24"/>
        </w:rPr>
        <w:t xml:space="preserve"> </w:t>
      </w:r>
      <w:r w:rsidR="00C237FF" w:rsidRPr="00407D24">
        <w:rPr>
          <w:color w:val="000000"/>
          <w:sz w:val="24"/>
          <w:szCs w:val="24"/>
        </w:rPr>
        <w:t>A = -4(cm)</w:t>
      </w:r>
      <w:r w:rsidR="00C237FF">
        <w:rPr>
          <w:rFonts w:ascii="Times New Roman" w:eastAsia="Times New Roman" w:hAnsi="Times New Roman"/>
          <w:b/>
          <w:sz w:val="24"/>
        </w:rPr>
        <w:tab/>
        <w:t>B.</w:t>
      </w:r>
      <w:r w:rsidR="00C237FF">
        <w:rPr>
          <w:rFonts w:ascii="Times New Roman" w:eastAsia="Times New Roman" w:hAnsi="Times New Roman"/>
          <w:sz w:val="24"/>
        </w:rPr>
        <w:t xml:space="preserve"> </w:t>
      </w:r>
      <w:r w:rsidR="00C237FF" w:rsidRPr="00407D24">
        <w:rPr>
          <w:color w:val="000000"/>
          <w:sz w:val="24"/>
          <w:szCs w:val="24"/>
        </w:rPr>
        <w:t>A = 2(cm)</w:t>
      </w:r>
      <w:r w:rsidR="00C237FF">
        <w:rPr>
          <w:rFonts w:ascii="Times New Roman" w:eastAsia="Times New Roman" w:hAnsi="Times New Roman"/>
          <w:b/>
          <w:sz w:val="24"/>
        </w:rPr>
        <w:tab/>
        <w:t>C.</w:t>
      </w:r>
      <w:r w:rsidR="00C237FF">
        <w:rPr>
          <w:rFonts w:ascii="Times New Roman" w:eastAsia="Times New Roman" w:hAnsi="Times New Roman"/>
          <w:sz w:val="24"/>
        </w:rPr>
        <w:t xml:space="preserve"> </w:t>
      </w:r>
      <w:r w:rsidR="00C237FF" w:rsidRPr="00407D24">
        <w:rPr>
          <w:color w:val="000000"/>
          <w:sz w:val="24"/>
          <w:szCs w:val="24"/>
        </w:rPr>
        <w:t>A = 4(cm)</w:t>
      </w:r>
      <w:r w:rsidR="00C237FF">
        <w:rPr>
          <w:rFonts w:ascii="Times New Roman" w:eastAsia="Times New Roman" w:hAnsi="Times New Roman"/>
          <w:b/>
          <w:sz w:val="24"/>
        </w:rPr>
        <w:tab/>
        <w:t>D.</w:t>
      </w:r>
      <w:r w:rsidR="00C237FF">
        <w:rPr>
          <w:rFonts w:ascii="Times New Roman" w:eastAsia="Times New Roman" w:hAnsi="Times New Roman"/>
          <w:sz w:val="24"/>
        </w:rPr>
        <w:t xml:space="preserve"> </w:t>
      </w:r>
      <w:r w:rsidR="00C237FF" w:rsidRPr="00407D24">
        <w:rPr>
          <w:color w:val="000000"/>
          <w:sz w:val="24"/>
          <w:szCs w:val="24"/>
        </w:rPr>
        <w:t>A = 8(cm)</w:t>
      </w:r>
    </w:p>
    <w:p w14:paraId="0877B64A" w14:textId="5DD218EF" w:rsidR="008C2F66" w:rsidRPr="00407D24" w:rsidRDefault="00000000" w:rsidP="0003318A">
      <w:pPr>
        <w:pStyle w:val="Normal0"/>
        <w:tabs>
          <w:tab w:val="left" w:pos="709"/>
          <w:tab w:val="left" w:pos="851"/>
        </w:tabs>
        <w:spacing w:before="60"/>
        <w:rPr>
          <w:szCs w:val="24"/>
        </w:rPr>
      </w:pPr>
      <w:r w:rsidRPr="00B520DD">
        <w:rPr>
          <w:rFonts w:eastAsia="Times New Roman"/>
          <w:b/>
          <w:szCs w:val="26"/>
        </w:rPr>
        <w:t xml:space="preserve">Câu 15. (0.35 điểm) </w:t>
      </w:r>
      <w:r w:rsidRPr="00407D24">
        <w:rPr>
          <w:szCs w:val="24"/>
        </w:rPr>
        <w:t xml:space="preserve">Chọn câu </w:t>
      </w:r>
      <w:r w:rsidRPr="00407D24">
        <w:rPr>
          <w:b/>
          <w:bCs/>
          <w:szCs w:val="24"/>
        </w:rPr>
        <w:t>sai</w:t>
      </w:r>
      <w:r w:rsidRPr="00407D24">
        <w:rPr>
          <w:szCs w:val="24"/>
        </w:rPr>
        <w:t xml:space="preserve">: Dựa vào đồ thị li độ- thời gian ở Hình 5 của vật </w:t>
      </w:r>
      <w:proofErr w:type="gramStart"/>
      <w:r w:rsidRPr="00407D24">
        <w:rPr>
          <w:szCs w:val="24"/>
        </w:rPr>
        <w:t>1( nét</w:t>
      </w:r>
      <w:proofErr w:type="gramEnd"/>
      <w:r w:rsidRPr="00407D24">
        <w:rPr>
          <w:szCs w:val="24"/>
        </w:rPr>
        <w:t xml:space="preserve"> liền) vật 2(nét đứt).</w:t>
      </w:r>
      <w:r w:rsidRPr="00407D24">
        <w:rPr>
          <w:b/>
          <w:bCs/>
          <w:szCs w:val="24"/>
        </w:rPr>
        <w:t xml:space="preserve"> </w:t>
      </w:r>
      <w:r w:rsidR="00AB1268">
        <w:rPr>
          <w:noProof/>
        </w:rPr>
        <w:pict w14:anchorId="7C68DC23">
          <v:shape id="Picture 26" o:spid="_x0000_i1048" type="#_x0000_t75" alt="Hai dao động điều hòa có đồ thị li độ - thời gian như hình vẽ. Tổ" style="width:201pt;height:132.75pt;visibility:visible;mso-wrap-style:square">
            <v:imagedata r:id="rId52" o:title="Hai dao động điều hòa có đồ thị li độ - thời gian như hình vẽ"/>
          </v:shape>
        </w:pict>
      </w:r>
      <w:r w:rsidRPr="00407D24">
        <w:rPr>
          <w:b/>
          <w:bCs/>
          <w:szCs w:val="24"/>
        </w:rPr>
        <w:t xml:space="preserve">Hình </w:t>
      </w:r>
      <w:r w:rsidRPr="00407D24">
        <w:rPr>
          <w:szCs w:val="24"/>
        </w:rPr>
        <w:t>5</w:t>
      </w:r>
    </w:p>
    <w:p w14:paraId="7398E116" w14:textId="52C18F26" w:rsidR="008C2F66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407D24">
        <w:rPr>
          <w:color w:val="000000"/>
        </w:rPr>
        <w:t>Hai dao động điều hòa</w:t>
      </w:r>
      <w:r w:rsidR="00C237FF">
        <w:rPr>
          <w:b/>
        </w:rPr>
        <w:tab/>
      </w:r>
      <w:r>
        <w:rPr>
          <w:b/>
        </w:rPr>
        <w:t>B.</w:t>
      </w:r>
      <w:r>
        <w:t xml:space="preserve"> </w:t>
      </w:r>
      <w:r w:rsidRPr="00407D24">
        <w:rPr>
          <w:color w:val="000000"/>
        </w:rPr>
        <w:t>Hai dao động cùng biên độ.</w:t>
      </w:r>
    </w:p>
    <w:p w14:paraId="4B000FA3" w14:textId="77777777" w:rsidR="008C2F66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407D24">
        <w:rPr>
          <w:color w:val="000000"/>
        </w:rPr>
        <w:t>Hai dao động cùng chu kỳ.</w:t>
      </w:r>
      <w:r>
        <w:rPr>
          <w:b/>
        </w:rPr>
        <w:tab/>
        <w:t>D.</w:t>
      </w:r>
      <w:r>
        <w:t xml:space="preserve"> </w:t>
      </w:r>
      <w:r w:rsidRPr="00407D24">
        <w:rPr>
          <w:color w:val="000000"/>
        </w:rPr>
        <w:t>Hai dao động cùng pha.</w:t>
      </w:r>
    </w:p>
    <w:p w14:paraId="5C64C9CA" w14:textId="14703A50" w:rsidR="008C2F66" w:rsidRPr="00407D24" w:rsidRDefault="00000000" w:rsidP="0003318A">
      <w:pPr>
        <w:pStyle w:val="ListParagraph"/>
        <w:spacing w:before="60"/>
        <w:ind w:left="0"/>
        <w:jc w:val="both"/>
        <w:rPr>
          <w:rFonts w:ascii="Times New Roman" w:hAnsi="Times New Roman"/>
          <w:sz w:val="24"/>
          <w:szCs w:val="24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lastRenderedPageBreak/>
        <w:t xml:space="preserve">Câu 16. (0.35 điểm) </w:t>
      </w:r>
      <w:r w:rsidRPr="00407D24">
        <w:rPr>
          <w:rFonts w:ascii="Times New Roman" w:hAnsi="Times New Roman"/>
          <w:sz w:val="24"/>
          <w:szCs w:val="24"/>
        </w:rPr>
        <w:t xml:space="preserve">Một vật dao động điều hòa có phương trình là </w:t>
      </w:r>
      <w:r>
        <w:rPr>
          <w:rFonts w:ascii="Times New Roman" w:hAnsi="Times New Roman"/>
          <w:position w:val="-28"/>
          <w:sz w:val="24"/>
          <w:szCs w:val="24"/>
        </w:rPr>
        <w:object w:dxaOrig="1880" w:dyaOrig="721" w14:anchorId="5DDE2F0B">
          <v:shape id="_x0000_i1049" type="#_x0000_t75" style="width:93.75pt;height:36pt" o:ole="">
            <v:imagedata r:id="rId53" o:title=""/>
          </v:shape>
          <o:OLEObject Type="Embed" ProgID="Equation.DSMT4" ShapeID="_x0000_i1049" DrawAspect="Content" ObjectID="_1759863112" r:id="rId54"/>
        </w:object>
      </w:r>
      <w:r w:rsidRPr="00407D24">
        <w:rPr>
          <w:rFonts w:ascii="Times New Roman" w:hAnsi="Times New Roman"/>
          <w:sz w:val="24"/>
          <w:szCs w:val="24"/>
        </w:rPr>
        <w:t xml:space="preserve">(cm). Vận tốc của vật </w:t>
      </w:r>
      <w:r w:rsidR="00207F7E">
        <w:rPr>
          <w:rFonts w:ascii="Times New Roman" w:hAnsi="Times New Roman"/>
          <w:sz w:val="24"/>
          <w:szCs w:val="24"/>
        </w:rPr>
        <w:t>tại</w:t>
      </w:r>
      <w:r w:rsidRPr="00407D24">
        <w:rPr>
          <w:rFonts w:ascii="Times New Roman" w:hAnsi="Times New Roman"/>
          <w:sz w:val="24"/>
          <w:szCs w:val="24"/>
        </w:rPr>
        <w:t xml:space="preserve"> vị trí cân bằng là:</w:t>
      </w:r>
    </w:p>
    <w:p w14:paraId="219E219A" w14:textId="77777777" w:rsidR="008C2F66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kern w:val="2"/>
          <w:position w:val="-10"/>
        </w:rPr>
        <w:object w:dxaOrig="1040" w:dyaOrig="346" w14:anchorId="2FBF9409">
          <v:shape id="_x0000_i1050" type="#_x0000_t75" style="width:51.75pt;height:17.25pt" o:ole="">
            <v:imagedata r:id="rId55" o:title=""/>
          </v:shape>
          <o:OLEObject Type="Embed" ProgID="Equation.DSMT4" ShapeID="_x0000_i1050" DrawAspect="Content" ObjectID="_1759863113" r:id="rId56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kern w:val="2"/>
          <w:position w:val="-10"/>
        </w:rPr>
        <w:object w:dxaOrig="1160" w:dyaOrig="346" w14:anchorId="639EEB58">
          <v:shape id="_x0000_i1051" type="#_x0000_t75" style="width:57.75pt;height:17.25pt" o:ole="">
            <v:imagedata r:id="rId57" o:title=""/>
          </v:shape>
          <o:OLEObject Type="Embed" ProgID="Equation.DSMT4" ShapeID="_x0000_i1051" DrawAspect="Content" ObjectID="_1759863114" r:id="rId58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kern w:val="2"/>
          <w:position w:val="-10"/>
        </w:rPr>
        <w:object w:dxaOrig="1020" w:dyaOrig="346" w14:anchorId="62B77325">
          <v:shape id="_x0000_i1052" type="#_x0000_t75" style="width:51pt;height:17.25pt" o:ole="">
            <v:imagedata r:id="rId59" o:title=""/>
          </v:shape>
          <o:OLEObject Type="Embed" ProgID="Equation.DSMT4" ShapeID="_x0000_i1052" DrawAspect="Content" ObjectID="_1759863115" r:id="rId60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kern w:val="2"/>
          <w:position w:val="-10"/>
        </w:rPr>
        <w:object w:dxaOrig="1260" w:dyaOrig="374" w14:anchorId="32C94D06">
          <v:shape id="_x0000_i1053" type="#_x0000_t75" style="width:63pt;height:18.75pt" o:ole="">
            <v:imagedata r:id="rId61" o:title=""/>
          </v:shape>
          <o:OLEObject Type="Embed" ProgID="Equation.DSMT4" ShapeID="_x0000_i1053" DrawAspect="Content" ObjectID="_1759863116" r:id="rId62"/>
        </w:object>
      </w:r>
    </w:p>
    <w:p w14:paraId="4A7BD4E8" w14:textId="77777777" w:rsidR="008C2F66" w:rsidRPr="00407D24" w:rsidRDefault="00000000" w:rsidP="0003318A">
      <w:pPr>
        <w:pStyle w:val="Normal0"/>
        <w:tabs>
          <w:tab w:val="left" w:pos="284"/>
          <w:tab w:val="left" w:pos="2268"/>
          <w:tab w:val="left" w:pos="5103"/>
          <w:tab w:val="left" w:pos="7938"/>
        </w:tabs>
        <w:spacing w:before="60"/>
        <w:jc w:val="both"/>
        <w:rPr>
          <w:szCs w:val="24"/>
        </w:rPr>
      </w:pPr>
      <w:r w:rsidRPr="00B520DD">
        <w:rPr>
          <w:rFonts w:eastAsia="Times New Roman"/>
          <w:b/>
          <w:szCs w:val="26"/>
        </w:rPr>
        <w:t xml:space="preserve">Câu 17. (0.35 điểm) </w:t>
      </w:r>
      <w:r w:rsidRPr="00407D24">
        <w:rPr>
          <w:szCs w:val="24"/>
        </w:rPr>
        <w:t>Chọn câu đúng: Chu kỳ con lắc lò xo:</w:t>
      </w:r>
    </w:p>
    <w:p w14:paraId="0BA39875" w14:textId="77777777" w:rsidR="008C2F66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/>
          <w:kern w:val="2"/>
          <w:position w:val="-26"/>
        </w:rPr>
        <w:object w:dxaOrig="1155" w:dyaOrig="735" w14:anchorId="6F9CBF4F">
          <v:shape id="_x0000_i1054" type="#_x0000_t75" style="width:57.75pt;height:36.75pt" o:ole="">
            <v:imagedata r:id="rId63" o:title=""/>
          </v:shape>
          <o:OLEObject Type="Embed" ProgID="Equation.DSMT4" ShapeID="_x0000_i1054" DrawAspect="Content" ObjectID="_1759863117" r:id="rId64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/>
          <w:kern w:val="2"/>
          <w:position w:val="-26"/>
        </w:rPr>
        <w:object w:dxaOrig="1214" w:dyaOrig="735" w14:anchorId="6B643B9F">
          <v:shape id="_x0000_i1055" type="#_x0000_t75" style="width:60.75pt;height:36.75pt" o:ole="">
            <v:imagedata r:id="rId65" o:title=""/>
          </v:shape>
          <o:OLEObject Type="Embed" ProgID="Equation.DSMT4" ShapeID="_x0000_i1055" DrawAspect="Content" ObjectID="_1759863118" r:id="rId66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/>
          <w:kern w:val="2"/>
          <w:position w:val="-26"/>
        </w:rPr>
        <w:object w:dxaOrig="1214" w:dyaOrig="735" w14:anchorId="7F5041C3">
          <v:shape id="_x0000_i1056" type="#_x0000_t75" style="width:60.75pt;height:36.75pt" o:ole="">
            <v:imagedata r:id="rId67" o:title=""/>
          </v:shape>
          <o:OLEObject Type="Embed" ProgID="Equation.DSMT4" ShapeID="_x0000_i1056" DrawAspect="Content" ObjectID="_1759863119" r:id="rId68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/>
          <w:kern w:val="2"/>
          <w:position w:val="-26"/>
        </w:rPr>
        <w:object w:dxaOrig="1155" w:dyaOrig="735" w14:anchorId="44F7D18C">
          <v:shape id="_x0000_i1057" type="#_x0000_t75" style="width:57.75pt;height:36.75pt" o:ole="">
            <v:imagedata r:id="rId69" o:title=""/>
          </v:shape>
          <o:OLEObject Type="Embed" ProgID="Equation.DSMT4" ShapeID="_x0000_i1057" DrawAspect="Content" ObjectID="_1759863120" r:id="rId70"/>
        </w:object>
      </w:r>
    </w:p>
    <w:p w14:paraId="20F950D1" w14:textId="77777777" w:rsidR="00AB1268" w:rsidRDefault="00000000" w:rsidP="00AB1268">
      <w:pPr>
        <w:pStyle w:val="Normal0"/>
        <w:spacing w:before="60"/>
        <w:rPr>
          <w:bCs/>
        </w:rPr>
      </w:pPr>
      <w:r w:rsidRPr="00B520DD">
        <w:rPr>
          <w:rFonts w:eastAsia="Times New Roman"/>
          <w:b/>
          <w:szCs w:val="26"/>
        </w:rPr>
        <w:t xml:space="preserve">Câu 18. (0.35 điểm) </w:t>
      </w:r>
      <w:r w:rsidR="00AB1268">
        <w:rPr>
          <w:szCs w:val="24"/>
        </w:rPr>
        <w:t>Công thức mối quan hệ tần số góc</w:t>
      </w:r>
      <w:r w:rsidR="00AB1268">
        <w:rPr>
          <w:b/>
        </w:rPr>
        <w:t xml:space="preserve"> </w:t>
      </w:r>
      <w:r w:rsidR="00AB1268" w:rsidRPr="005650BC">
        <w:rPr>
          <w:bCs/>
        </w:rPr>
        <w:t>và chu kỳ là:</w:t>
      </w:r>
    </w:p>
    <w:p w14:paraId="179E2AFC" w14:textId="32E8A372" w:rsidR="00AB1268" w:rsidRPr="005650BC" w:rsidRDefault="00AB1268" w:rsidP="00AB1268">
      <w:pPr>
        <w:pStyle w:val="Normal0"/>
        <w:spacing w:before="60"/>
        <w:rPr>
          <w:szCs w:val="24"/>
        </w:rPr>
      </w:pPr>
      <w:r>
        <w:rPr>
          <w:b/>
        </w:rPr>
        <w:t xml:space="preserve">A. </w:t>
      </w:r>
      <w:r w:rsidRPr="004739A8">
        <w:rPr>
          <w:position w:val="-6"/>
        </w:rPr>
        <w:object w:dxaOrig="940" w:dyaOrig="279" w14:anchorId="3C8AA0EF">
          <v:shape id="_x0000_i1101" type="#_x0000_t75" style="width:47.25pt;height:14.25pt" o:ole="">
            <v:imagedata r:id="rId71" o:title=""/>
          </v:shape>
          <o:OLEObject Type="Embed" ProgID="Equation.DSMT4" ShapeID="_x0000_i1101" DrawAspect="Content" ObjectID="_1759863121" r:id="rId72"/>
        </w:objec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  <w:t xml:space="preserve">      B.</w:t>
      </w:r>
      <w:r w:rsidRPr="00AB1268">
        <w:t xml:space="preserve"> </w:t>
      </w:r>
      <w:r>
        <w:rPr>
          <w:position w:val="-24"/>
        </w:rPr>
        <w:object w:dxaOrig="800" w:dyaOrig="620" w14:anchorId="7F68AEBB">
          <v:shape id="_x0000_i1105" type="#_x0000_t75" style="width:39.75pt;height:30.75pt" o:ole="">
            <v:imagedata r:id="rId73" o:title=""/>
          </v:shape>
          <o:OLEObject Type="Embed" ProgID="Equation.DSMT4" ShapeID="_x0000_i1105" DrawAspect="Content" ObjectID="_1759863122" r:id="rId74"/>
        </w:object>
      </w:r>
      <w:r>
        <w:rPr>
          <w:b/>
        </w:rPr>
        <w:tab/>
        <w:t xml:space="preserve">    C. </w:t>
      </w:r>
      <w:r>
        <w:rPr>
          <w:position w:val="-24"/>
        </w:rPr>
        <w:object w:dxaOrig="800" w:dyaOrig="620" w14:anchorId="2372B70C">
          <v:shape id="_x0000_i1103" type="#_x0000_t75" style="width:39.75pt;height:30.75pt" o:ole="">
            <v:imagedata r:id="rId75" o:title=""/>
          </v:shape>
          <o:OLEObject Type="Embed" ProgID="Equation.DSMT4" ShapeID="_x0000_i1103" DrawAspect="Content" ObjectID="_1759863123" r:id="rId76"/>
        </w:object>
      </w:r>
      <w:r>
        <w:rPr>
          <w:b/>
        </w:rPr>
        <w:t xml:space="preserve">      D.</w:t>
      </w:r>
      <w:r>
        <w:t xml:space="preserve"> </w:t>
      </w:r>
      <w:r>
        <w:rPr>
          <w:position w:val="-24"/>
        </w:rPr>
        <w:object w:dxaOrig="800" w:dyaOrig="620" w14:anchorId="21E673E8">
          <v:shape id="_x0000_i1095" type="#_x0000_t75" style="width:39.75pt;height:30.75pt" o:ole="">
            <v:imagedata r:id="rId77" o:title=""/>
          </v:shape>
          <o:OLEObject Type="Embed" ProgID="Equation.DSMT4" ShapeID="_x0000_i1095" DrawAspect="Content" ObjectID="_1759863124" r:id="rId78"/>
        </w:object>
      </w:r>
    </w:p>
    <w:p w14:paraId="5120340C" w14:textId="29E3BCD8" w:rsidR="008C2F66" w:rsidRPr="00407D24" w:rsidRDefault="00000000" w:rsidP="00AB1268">
      <w:pPr>
        <w:pStyle w:val="Normal0"/>
        <w:spacing w:before="60"/>
        <w:rPr>
          <w:szCs w:val="24"/>
        </w:rPr>
      </w:pPr>
      <w:r w:rsidRPr="00B520DD">
        <w:rPr>
          <w:rFonts w:eastAsia="Times New Roman"/>
          <w:b/>
          <w:szCs w:val="26"/>
        </w:rPr>
        <w:t xml:space="preserve">Câu 19. (0.35 điểm) </w:t>
      </w:r>
      <w:r w:rsidRPr="00407D24">
        <w:rPr>
          <w:szCs w:val="24"/>
        </w:rPr>
        <w:t>Vật nặng của một con lắc lò xo dao động trên mặt phẳng nằm ngang tắt dần do lực cản. Cứ sau mỗi chu kỳ dao động biên độ giảm 5%. Phần năng lượng của con lắc bị mất đi trong một dao động?</w:t>
      </w:r>
    </w:p>
    <w:p w14:paraId="5B799C68" w14:textId="7CE3D195" w:rsidR="008C2F66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="00207F7E" w:rsidRPr="002847C9">
        <w:rPr>
          <w:rFonts w:eastAsia="Calibri"/>
          <w:kern w:val="2"/>
          <w:position w:val="-4"/>
        </w:rPr>
        <w:object w:dxaOrig="220" w:dyaOrig="180" w14:anchorId="74394F43">
          <v:shape id="_x0000_i1062" type="#_x0000_t75" style="width:11.25pt;height:9pt" o:ole="">
            <v:imagedata r:id="rId79" o:title=""/>
          </v:shape>
          <o:OLEObject Type="Embed" ProgID="Equation.DSMT4" ShapeID="_x0000_i1062" DrawAspect="Content" ObjectID="_1759863125" r:id="rId80"/>
        </w:object>
      </w:r>
      <w:r w:rsidRPr="00407D24">
        <w:rPr>
          <w:color w:val="000000"/>
        </w:rPr>
        <w:t>2,5%</w:t>
      </w:r>
      <w:r>
        <w:rPr>
          <w:b/>
        </w:rPr>
        <w:tab/>
        <w:t>B.</w:t>
      </w:r>
      <w:r>
        <w:t xml:space="preserve"> </w:t>
      </w:r>
      <w:r w:rsidR="00207F7E" w:rsidRPr="002847C9">
        <w:rPr>
          <w:rFonts w:eastAsia="Calibri"/>
          <w:kern w:val="2"/>
          <w:position w:val="-4"/>
        </w:rPr>
        <w:object w:dxaOrig="220" w:dyaOrig="180" w14:anchorId="0B33F647">
          <v:shape id="_x0000_i1063" type="#_x0000_t75" style="width:11.25pt;height:9pt" o:ole="">
            <v:imagedata r:id="rId79" o:title=""/>
          </v:shape>
          <o:OLEObject Type="Embed" ProgID="Equation.DSMT4" ShapeID="_x0000_i1063" DrawAspect="Content" ObjectID="_1759863126" r:id="rId81"/>
        </w:object>
      </w:r>
      <w:r w:rsidRPr="00407D24">
        <w:rPr>
          <w:color w:val="000000"/>
        </w:rPr>
        <w:t>10%</w:t>
      </w:r>
      <w:r>
        <w:rPr>
          <w:b/>
        </w:rPr>
        <w:tab/>
        <w:t>C.</w:t>
      </w:r>
      <w:r>
        <w:t xml:space="preserve"> </w:t>
      </w:r>
      <w:r w:rsidR="00207F7E" w:rsidRPr="002847C9">
        <w:rPr>
          <w:rFonts w:eastAsia="Calibri"/>
          <w:kern w:val="2"/>
          <w:position w:val="-4"/>
        </w:rPr>
        <w:object w:dxaOrig="220" w:dyaOrig="180" w14:anchorId="5BA60091">
          <v:shape id="_x0000_i1064" type="#_x0000_t75" style="width:11.25pt;height:9pt" o:ole="">
            <v:imagedata r:id="rId79" o:title=""/>
          </v:shape>
          <o:OLEObject Type="Embed" ProgID="Equation.DSMT4" ShapeID="_x0000_i1064" DrawAspect="Content" ObjectID="_1759863127" r:id="rId82"/>
        </w:object>
      </w:r>
      <w:r w:rsidRPr="00407D24">
        <w:rPr>
          <w:color w:val="000000"/>
        </w:rPr>
        <w:t>5%</w:t>
      </w:r>
      <w:r>
        <w:rPr>
          <w:b/>
        </w:rPr>
        <w:tab/>
        <w:t>D.</w:t>
      </w:r>
      <w:r>
        <w:t xml:space="preserve"> </w:t>
      </w:r>
      <w:r w:rsidR="00207F7E" w:rsidRPr="002847C9">
        <w:rPr>
          <w:rFonts w:eastAsia="Calibri"/>
          <w:kern w:val="2"/>
          <w:position w:val="-4"/>
        </w:rPr>
        <w:object w:dxaOrig="220" w:dyaOrig="180" w14:anchorId="1547C1D5">
          <v:shape id="_x0000_i1065" type="#_x0000_t75" style="width:11.25pt;height:9pt" o:ole="">
            <v:imagedata r:id="rId79" o:title=""/>
          </v:shape>
          <o:OLEObject Type="Embed" ProgID="Equation.DSMT4" ShapeID="_x0000_i1065" DrawAspect="Content" ObjectID="_1759863128" r:id="rId83"/>
        </w:object>
      </w:r>
      <w:r w:rsidRPr="00407D24">
        <w:rPr>
          <w:color w:val="000000"/>
        </w:rPr>
        <w:t>25%.</w:t>
      </w:r>
    </w:p>
    <w:p w14:paraId="637218C5" w14:textId="77777777" w:rsidR="008C2F66" w:rsidRPr="00407D24" w:rsidRDefault="00000000" w:rsidP="0003318A">
      <w:pPr>
        <w:pStyle w:val="ListParagraph"/>
        <w:spacing w:before="60"/>
        <w:ind w:left="0"/>
        <w:jc w:val="both"/>
        <w:rPr>
          <w:rFonts w:ascii="Times New Roman" w:hAnsi="Times New Roman"/>
          <w:sz w:val="24"/>
          <w:szCs w:val="24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Câu 20. (0.35 điểm) </w:t>
      </w:r>
      <w:r w:rsidRPr="00407D24">
        <w:rPr>
          <w:rFonts w:ascii="Times New Roman" w:hAnsi="Times New Roman"/>
          <w:sz w:val="24"/>
          <w:szCs w:val="24"/>
        </w:rPr>
        <w:t>Đồ thị x(t) của một vật dao động điều hòa có dạng?</w:t>
      </w:r>
    </w:p>
    <w:p w14:paraId="2B2D3959" w14:textId="77777777" w:rsidR="008C2F66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407D24">
        <w:rPr>
          <w:color w:val="000000"/>
        </w:rPr>
        <w:t>Hypebol</w:t>
      </w:r>
      <w:r>
        <w:rPr>
          <w:b/>
        </w:rPr>
        <w:tab/>
        <w:t>B.</w:t>
      </w:r>
      <w:r>
        <w:t xml:space="preserve"> </w:t>
      </w:r>
      <w:r w:rsidRPr="00407D24">
        <w:rPr>
          <w:color w:val="000000"/>
        </w:rPr>
        <w:t>đường thẳng</w:t>
      </w:r>
      <w:r>
        <w:rPr>
          <w:b/>
        </w:rPr>
        <w:tab/>
        <w:t>C.</w:t>
      </w:r>
      <w:r>
        <w:t xml:space="preserve"> </w:t>
      </w:r>
      <w:r w:rsidRPr="00407D24">
        <w:rPr>
          <w:color w:val="000000"/>
        </w:rPr>
        <w:t>hình sin</w:t>
      </w:r>
      <w:r>
        <w:rPr>
          <w:b/>
        </w:rPr>
        <w:tab/>
        <w:t>D.</w:t>
      </w:r>
      <w:r>
        <w:t xml:space="preserve"> </w:t>
      </w:r>
      <w:r w:rsidRPr="00407D24">
        <w:rPr>
          <w:color w:val="000000"/>
        </w:rPr>
        <w:t>đường tròn</w:t>
      </w:r>
    </w:p>
    <w:p w14:paraId="3A8D1A8C" w14:textId="77777777" w:rsidR="00C237FF" w:rsidRDefault="00C237FF" w:rsidP="00C237FF">
      <w:pPr>
        <w:spacing w:line="276" w:lineRule="auto"/>
        <w:jc w:val="both"/>
        <w:rPr>
          <w:b/>
          <w:bCs/>
          <w:color w:val="000000"/>
        </w:rPr>
      </w:pPr>
    </w:p>
    <w:p w14:paraId="0E5A75C5" w14:textId="051610BF" w:rsidR="00C237FF" w:rsidRPr="007142DB" w:rsidRDefault="00C237FF" w:rsidP="00C237FF">
      <w:pPr>
        <w:spacing w:line="276" w:lineRule="auto"/>
        <w:jc w:val="both"/>
        <w:rPr>
          <w:b/>
          <w:bCs/>
          <w:color w:val="000000"/>
        </w:rPr>
      </w:pPr>
      <w:r w:rsidRPr="007142DB">
        <w:rPr>
          <w:b/>
          <w:bCs/>
          <w:color w:val="000000"/>
        </w:rPr>
        <w:t>II. Tự luận: (3 điểm)</w:t>
      </w:r>
    </w:p>
    <w:p w14:paraId="3F64D145" w14:textId="3A432375" w:rsidR="00C237FF" w:rsidRPr="007142DB" w:rsidRDefault="00C237FF" w:rsidP="00C237FF">
      <w:pPr>
        <w:rPr>
          <w:rFonts w:eastAsia="Calibri"/>
        </w:rPr>
      </w:pPr>
      <w:r w:rsidRPr="007142DB">
        <w:rPr>
          <w:b/>
          <w:bCs/>
        </w:rPr>
        <w:t>Câu 1: (1 điểm)</w:t>
      </w:r>
      <w:r w:rsidRPr="007142DB">
        <w:t xml:space="preserve"> </w:t>
      </w:r>
      <w:r w:rsidRPr="007142DB">
        <w:rPr>
          <w:rFonts w:eastAsia="Calibri"/>
        </w:rPr>
        <w:t xml:space="preserve">Một con lắc đơn gồm quả cầu nhỏ khối lượng m được treo vào một đầu sợi dây, mềm, nhẹ, không </w:t>
      </w:r>
      <w:r w:rsidR="00044DB4">
        <w:rPr>
          <w:rFonts w:eastAsia="Calibri"/>
        </w:rPr>
        <w:t>d</w:t>
      </w:r>
      <w:r w:rsidRPr="007142DB">
        <w:rPr>
          <w:rFonts w:eastAsia="Calibri"/>
        </w:rPr>
        <w:t xml:space="preserve">ãn, dài 64cm. Con lắc dao động điều hoà tại nơi có gia tốc trọng trường g. Lấy </w:t>
      </w:r>
      <w:r w:rsidR="00000000">
        <w:rPr>
          <w:rFonts w:eastAsia="Calibri"/>
          <w:position w:val="-10"/>
        </w:rPr>
        <w:pict w14:anchorId="5169BB3B">
          <v:shape id="_x0000_i1066" type="#_x0000_t75" style="width:35.25pt;height:18pt">
            <v:imagedata r:id="rId84" o:title=""/>
          </v:shape>
        </w:pict>
      </w:r>
      <w:r w:rsidRPr="007142DB">
        <w:rPr>
          <w:rFonts w:eastAsia="Calibri"/>
        </w:rPr>
        <w:t>(m/s</w:t>
      </w:r>
      <w:r w:rsidRPr="007142DB">
        <w:rPr>
          <w:rFonts w:eastAsia="Calibri"/>
          <w:vertAlign w:val="superscript"/>
        </w:rPr>
        <w:t>2</w:t>
      </w:r>
      <w:r w:rsidRPr="007142DB">
        <w:rPr>
          <w:rFonts w:eastAsia="Calibri"/>
        </w:rPr>
        <w:t>). Tính chu kỳ dao động của con lắc.</w:t>
      </w:r>
    </w:p>
    <w:p w14:paraId="19BD2194" w14:textId="77777777" w:rsidR="00C237FF" w:rsidRPr="007142DB" w:rsidRDefault="00C237FF" w:rsidP="00C237FF">
      <w:pPr>
        <w:spacing w:line="276" w:lineRule="auto"/>
        <w:jc w:val="both"/>
        <w:rPr>
          <w:rFonts w:eastAsia="Calibri"/>
        </w:rPr>
      </w:pPr>
      <w:r w:rsidRPr="007142DB">
        <w:rPr>
          <w:rFonts w:eastAsia="Calibri"/>
          <w:b/>
          <w:bCs/>
        </w:rPr>
        <w:t>Câu 2</w:t>
      </w:r>
      <w:r w:rsidRPr="007142DB">
        <w:rPr>
          <w:rFonts w:ascii="Segoe UI Emoji" w:eastAsia="Segoe UI Emoji" w:hAnsi="Segoe UI Emoji" w:cs="Segoe UI Emoji"/>
          <w:b/>
          <w:bCs/>
        </w:rPr>
        <w:t xml:space="preserve">:(1 </w:t>
      </w:r>
      <w:r w:rsidRPr="007142DB">
        <w:rPr>
          <w:rFonts w:ascii="Calibri" w:eastAsia="Segoe UI Emoji" w:hAnsi="Calibri" w:cs="Calibri"/>
          <w:b/>
          <w:bCs/>
        </w:rPr>
        <w:t>điểm</w:t>
      </w:r>
      <w:r w:rsidRPr="007142DB">
        <w:rPr>
          <w:rFonts w:ascii="Segoe UI Emoji" w:eastAsia="Segoe UI Emoji" w:hAnsi="Segoe UI Emoji" w:cs="Segoe UI Emoji"/>
          <w:b/>
          <w:bCs/>
        </w:rPr>
        <w:t>)</w:t>
      </w:r>
      <w:r w:rsidRPr="007142DB">
        <w:rPr>
          <w:rFonts w:eastAsia="Calibri"/>
        </w:rPr>
        <w:t xml:space="preserve"> Một con lắc lò xo, lò xo có khối lượng không đáng kể. Vật nặng gắn vào một đầu lò xo có khối lượng m = 120g, dao động điều hòa với tần số là f = 2Hz, trên mặt phẳng nằm ngang không ma sát. Biên độ dao động của con lắc là 10cm.</w:t>
      </w:r>
    </w:p>
    <w:p w14:paraId="07BDF89F" w14:textId="77777777" w:rsidR="00C237FF" w:rsidRPr="007142DB" w:rsidRDefault="00C237FF" w:rsidP="00C237FF">
      <w:pPr>
        <w:pStyle w:val="ListParagraph"/>
        <w:widowControl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142DB">
        <w:rPr>
          <w:rFonts w:ascii="Times New Roman" w:hAnsi="Times New Roman"/>
          <w:sz w:val="24"/>
          <w:szCs w:val="24"/>
        </w:rPr>
        <w:t>Tính cơ năng của con lắc.</w:t>
      </w:r>
    </w:p>
    <w:p w14:paraId="1DF794AD" w14:textId="77777777" w:rsidR="00C237FF" w:rsidRDefault="00C237FF" w:rsidP="00C237FF">
      <w:pPr>
        <w:pStyle w:val="ListParagraph"/>
        <w:widowControl/>
        <w:numPr>
          <w:ilvl w:val="0"/>
          <w:numId w:val="2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7142DB">
        <w:rPr>
          <w:rFonts w:ascii="Times New Roman" w:hAnsi="Times New Roman"/>
          <w:sz w:val="24"/>
          <w:szCs w:val="24"/>
        </w:rPr>
        <w:t>Khi vật qua vị trí x= - 5cm. Tính động năng của con lắc.</w:t>
      </w:r>
    </w:p>
    <w:p w14:paraId="3E0F6B11" w14:textId="77777777" w:rsidR="00C237FF" w:rsidRPr="007142DB" w:rsidRDefault="00C237FF" w:rsidP="00C237FF">
      <w:pPr>
        <w:pStyle w:val="ListParagraph"/>
        <w:widowControl/>
        <w:spacing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142DB">
        <w:rPr>
          <w:rFonts w:ascii="Times New Roman" w:hAnsi="Times New Roman"/>
          <w:b/>
          <w:bCs/>
          <w:sz w:val="24"/>
          <w:szCs w:val="24"/>
        </w:rPr>
        <w:t>Câu 3:</w:t>
      </w:r>
      <w:r w:rsidRPr="007142DB">
        <w:rPr>
          <w:rFonts w:ascii="Segoe UI Emoji" w:eastAsia="Segoe UI Emoji" w:hAnsi="Segoe UI Emoji" w:cs="Segoe UI Emoji"/>
          <w:b/>
          <w:bCs/>
          <w:sz w:val="24"/>
          <w:szCs w:val="24"/>
        </w:rPr>
        <w:t xml:space="preserve">(1 </w:t>
      </w:r>
      <w:r w:rsidRPr="007142DB">
        <w:rPr>
          <w:rFonts w:eastAsia="Segoe UI Emoji" w:cs="Calibri"/>
          <w:b/>
          <w:bCs/>
          <w:sz w:val="24"/>
          <w:szCs w:val="24"/>
        </w:rPr>
        <w:t>điểm</w:t>
      </w:r>
      <w:r w:rsidRPr="007142DB">
        <w:rPr>
          <w:rFonts w:ascii="Segoe UI Emoji" w:eastAsia="Segoe UI Emoji" w:hAnsi="Segoe UI Emoji" w:cs="Segoe UI Emoji"/>
          <w:b/>
          <w:bCs/>
          <w:sz w:val="24"/>
          <w:szCs w:val="24"/>
        </w:rPr>
        <w:t>)</w:t>
      </w:r>
      <w:r>
        <w:rPr>
          <w:rFonts w:ascii="Segoe UI Emoji" w:eastAsia="Segoe UI Emoji" w:hAnsi="Segoe UI Emoji" w:cs="Segoe UI Emoji"/>
          <w:b/>
          <w:bCs/>
          <w:sz w:val="24"/>
          <w:szCs w:val="24"/>
        </w:rPr>
        <w:t xml:space="preserve"> </w:t>
      </w:r>
      <w:r w:rsidRPr="007142DB">
        <w:rPr>
          <w:rFonts w:ascii="Times New Roman" w:hAnsi="Times New Roman"/>
          <w:sz w:val="24"/>
          <w:szCs w:val="24"/>
        </w:rPr>
        <w:t xml:space="preserve">Cho đồ thị như hình vẽ. biết </w:t>
      </w:r>
      <w:r w:rsidRPr="00C851A0">
        <w:rPr>
          <w:rFonts w:ascii="Times New Roman" w:eastAsia="Times New Roman" w:hAnsi="Times New Roman"/>
          <w:sz w:val="24"/>
          <w:szCs w:val="24"/>
        </w:rPr>
        <w:fldChar w:fldCharType="begin"/>
      </w:r>
      <w:r w:rsidRPr="00C851A0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000000">
        <w:rPr>
          <w:rFonts w:ascii="Times New Roman" w:hAnsi="Times New Roman"/>
          <w:position w:val="-6"/>
          <w:sz w:val="24"/>
          <w:szCs w:val="24"/>
        </w:rPr>
        <w:pict w14:anchorId="6040AD4F">
          <v:shape id="_x0000_i1067" type="#_x0000_t75" style="width:10.5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960C8&quot;/&gt;&lt;wsp:rsid wsp:val=&quot;000960C8&quot;/&gt;&lt;wsp:rsid wsp:val=&quot;007142DB&quot;/&gt;&lt;wsp:rsid wsp:val=&quot;00780389&quot;/&gt;&lt;wsp:rsid wsp:val=&quot;00AD7C2E&quot;/&gt;&lt;wsp:rsid wsp:val=&quot;00D45828&quot;/&gt;&lt;/wsp:rsids&gt;&lt;/w:docPr&gt;&lt;w:body&gt;&lt;wx:sect&gt;&lt;w:p wsp:rsidR=&quot;00780389&quot; wsp:rsidRDefault=&quot;00780389&quot; wsp:rsidP=&quot;00780389&quot;&gt;&lt;m:oMathPara&gt;&lt;m:oMath&gt;&lt;m:sSub&gt;&lt;m:sSubPr&gt;&lt;m:ctrlPr&gt;&lt;w:rPr&gt;&lt;w:rFonts w:ascii=&quot;Cambria Math&quot; w:h-ansi=&quot;Cambria Math&quot;/&gt;&lt;wx:font wx:val=&quot;Cambria Math&quot;/&gt;&lt;w:i/&gt;&lt;w:sz w:val=&quot;26&quot;/&gt;&lt;w:sz-cs w:val=&quot;26&quot;/&gt;&lt;/w:rPr&gt;&lt;/m:ctrlPr&gt;&lt;/m:sSubPr&gt;&lt;m:e&gt;&lt;m:r&gt;&lt;w:rPr&gt;&lt;w:rFonts w:ascii=&quot;Cambria Math&quot; w:h-ansi=&quot;Cambria Math&quot;/&gt;&lt;wx:font wx:val=&quot;Cambria Math&quot;/&gt;&lt;w:i/&gt;&lt;w:sz w:val=&quot;26&quot;/&gt;&lt;w:sz-cs w:val=&quot;26&quot;/&gt;&lt;/w:rPr&gt;&lt;m:t&gt;t&lt;/m:t&gt;&lt;/m:r&gt;&lt;/m:e&gt;&lt;m:sub&gt;&lt;m:r&gt;&lt;w:rPr&gt;&lt;w:rFonts w:ascii=&quot;Cambria Math&quot; w:h-ansi=&quot;Cambria Math&quot;/&gt;&lt;wx:font wx:val=&quot;Cambria Math&quot;/&gt;&lt;w:i/&gt;&lt;w:sz w:val=&quot;26&quot;/&gt;&lt;w:sz-cs w:val=&quot;26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5" o:title="" chromakey="white"/>
          </v:shape>
        </w:pict>
      </w:r>
      <w:r w:rsidRPr="00C851A0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C851A0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000000">
        <w:rPr>
          <w:rFonts w:ascii="Times New Roman" w:hAnsi="Times New Roman"/>
          <w:position w:val="-6"/>
          <w:sz w:val="24"/>
          <w:szCs w:val="24"/>
        </w:rPr>
        <w:pict w14:anchorId="2C45989A">
          <v:shape id="_x0000_i1068" type="#_x0000_t75" style="width:10.5pt;height:1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960C8&quot;/&gt;&lt;wsp:rsid wsp:val=&quot;000960C8&quot;/&gt;&lt;wsp:rsid wsp:val=&quot;007142DB&quot;/&gt;&lt;wsp:rsid wsp:val=&quot;00780389&quot;/&gt;&lt;wsp:rsid wsp:val=&quot;00AD7C2E&quot;/&gt;&lt;wsp:rsid wsp:val=&quot;00D45828&quot;/&gt;&lt;/wsp:rsids&gt;&lt;/w:docPr&gt;&lt;w:body&gt;&lt;wx:sect&gt;&lt;w:p wsp:rsidR=&quot;00780389&quot; wsp:rsidRDefault=&quot;00780389&quot; wsp:rsidP=&quot;00780389&quot;&gt;&lt;m:oMathPara&gt;&lt;m:oMath&gt;&lt;m:sSub&gt;&lt;m:sSubPr&gt;&lt;m:ctrlPr&gt;&lt;w:rPr&gt;&lt;w:rFonts w:ascii=&quot;Cambria Math&quot; w:h-ansi=&quot;Cambria Math&quot;/&gt;&lt;wx:font wx:val=&quot;Cambria Math&quot;/&gt;&lt;w:i/&gt;&lt;w:sz w:val=&quot;26&quot;/&gt;&lt;w:sz-cs w:val=&quot;26&quot;/&gt;&lt;/w:rPr&gt;&lt;/m:ctrlPr&gt;&lt;/m:sSubPr&gt;&lt;m:e&gt;&lt;m:r&gt;&lt;w:rPr&gt;&lt;w:rFonts w:ascii=&quot;Cambria Math&quot; w:h-ansi=&quot;Cambria Math&quot;/&gt;&lt;wx:font wx:val=&quot;Cambria Math&quot;/&gt;&lt;w:i/&gt;&lt;w:sz w:val=&quot;26&quot;/&gt;&lt;w:sz-cs w:val=&quot;26&quot;/&gt;&lt;/w:rPr&gt;&lt;m:t&gt;t&lt;/m:t&gt;&lt;/m:r&gt;&lt;/m:e&gt;&lt;m:sub&gt;&lt;m:r&gt;&lt;w:rPr&gt;&lt;w:rFonts w:ascii=&quot;Cambria Math&quot; w:h-ansi=&quot;Cambria Math&quot;/&gt;&lt;wx:font wx:val=&quot;Cambria Math&quot;/&gt;&lt;w:i/&gt;&lt;w:sz w:val=&quot;26&quot;/&gt;&lt;w:sz-cs w:val=&quot;26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5" o:title="" chromakey="white"/>
          </v:shape>
        </w:pict>
      </w:r>
      <w:r w:rsidRPr="00C851A0">
        <w:rPr>
          <w:rFonts w:ascii="Times New Roman" w:eastAsia="Times New Roman" w:hAnsi="Times New Roman"/>
          <w:sz w:val="24"/>
          <w:szCs w:val="24"/>
        </w:rPr>
        <w:fldChar w:fldCharType="end"/>
      </w:r>
      <w:r w:rsidRPr="007142DB">
        <w:rPr>
          <w:rFonts w:ascii="Times New Roman" w:eastAsia="Times New Roman" w:hAnsi="Times New Roman"/>
          <w:sz w:val="24"/>
          <w:szCs w:val="24"/>
        </w:rPr>
        <w:t xml:space="preserve"> = </w:t>
      </w:r>
      <w:r w:rsidRPr="00C851A0">
        <w:rPr>
          <w:rFonts w:ascii="Times New Roman" w:eastAsia="Times New Roman" w:hAnsi="Times New Roman"/>
          <w:sz w:val="24"/>
          <w:szCs w:val="24"/>
        </w:rPr>
        <w:fldChar w:fldCharType="begin"/>
      </w:r>
      <w:r w:rsidRPr="00C851A0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000000">
        <w:rPr>
          <w:rFonts w:ascii="Times New Roman" w:hAnsi="Times New Roman"/>
          <w:position w:val="-14"/>
          <w:sz w:val="24"/>
          <w:szCs w:val="24"/>
        </w:rPr>
        <w:pict w14:anchorId="04FC0AD0">
          <v:shape id="_x0000_i1069" type="#_x0000_t75" style="width:24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960C8&quot;/&gt;&lt;wsp:rsid wsp:val=&quot;000960C8&quot;/&gt;&lt;wsp:rsid wsp:val=&quot;006C3A84&quot;/&gt;&lt;wsp:rsid wsp:val=&quot;007142DB&quot;/&gt;&lt;wsp:rsid wsp:val=&quot;00AD7C2E&quot;/&gt;&lt;wsp:rsid wsp:val=&quot;00D45828&quot;/&gt;&lt;/wsp:rsids&gt;&lt;/w:docPr&gt;&lt;w:body&gt;&lt;wx:sect&gt;&lt;w:p wsp:rsidR=&quot;006C3A84&quot; wsp:rsidRDefault=&quot;006C3A84&quot; wsp:rsidP=&quot;006C3A84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m:ctrlPr&gt;&lt;/m:fPr&gt;&lt;m:num&gt;&lt;m:sSub&gt;&lt;m:sSubPr&gt;&lt;m:ctrlP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1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3&lt;/m:t&gt;&lt;/m:r&gt;&lt;/m:sub&gt;&lt;/m:sSub&gt;&lt;/m:num&gt;&lt;m:den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6" o:title="" chromakey="white"/>
          </v:shape>
        </w:pict>
      </w:r>
      <w:r w:rsidRPr="00C851A0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C851A0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000000">
        <w:rPr>
          <w:rFonts w:ascii="Times New Roman" w:hAnsi="Times New Roman"/>
          <w:position w:val="-14"/>
          <w:sz w:val="24"/>
          <w:szCs w:val="24"/>
        </w:rPr>
        <w:pict w14:anchorId="5437903F">
          <v:shape id="_x0000_i1070" type="#_x0000_t75" style="width:24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960C8&quot;/&gt;&lt;wsp:rsid wsp:val=&quot;000960C8&quot;/&gt;&lt;wsp:rsid wsp:val=&quot;006C3A84&quot;/&gt;&lt;wsp:rsid wsp:val=&quot;007142DB&quot;/&gt;&lt;wsp:rsid wsp:val=&quot;00AD7C2E&quot;/&gt;&lt;wsp:rsid wsp:val=&quot;00D45828&quot;/&gt;&lt;/wsp:rsids&gt;&lt;/w:docPr&gt;&lt;w:body&gt;&lt;wx:sect&gt;&lt;w:p wsp:rsidR=&quot;006C3A84&quot; wsp:rsidRDefault=&quot;006C3A84&quot; wsp:rsidP=&quot;006C3A84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m:ctrlPr&gt;&lt;/m:fPr&gt;&lt;m:num&gt;&lt;m:sSub&gt;&lt;m:sSubPr&gt;&lt;m:ctrlP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1&lt;/m:t&gt;&lt;/m:r&gt;&lt;/m:sub&gt;&lt;/m:sSub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+&lt;/m:t&gt;&lt;/m:r&gt;&lt;m:sSub&gt;&lt;m:sSubPr&gt;&lt;m:ctrlP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m:ctrlPr&gt;&lt;/m:sSubPr&gt;&lt;m:e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t&lt;/m:t&gt;&lt;/m:r&gt;&lt;/m:e&gt;&lt;m:sub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3&lt;/m:t&gt;&lt;/m:r&gt;&lt;/m:sub&gt;&lt;/m:sSub&gt;&lt;/m:num&gt;&lt;m:den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6" o:title="" chromakey="white"/>
          </v:shape>
        </w:pict>
      </w:r>
      <w:r w:rsidRPr="00C851A0">
        <w:rPr>
          <w:rFonts w:ascii="Times New Roman" w:eastAsia="Times New Roman" w:hAnsi="Times New Roman"/>
          <w:sz w:val="24"/>
          <w:szCs w:val="24"/>
        </w:rPr>
        <w:fldChar w:fldCharType="end"/>
      </w:r>
      <w:r w:rsidRPr="007142DB">
        <w:rPr>
          <w:rFonts w:ascii="Times New Roman" w:eastAsia="Times New Roman" w:hAnsi="Times New Roman"/>
          <w:sz w:val="24"/>
          <w:szCs w:val="24"/>
        </w:rPr>
        <w:t xml:space="preserve"> = </w:t>
      </w:r>
      <w:r w:rsidRPr="00C851A0">
        <w:rPr>
          <w:rFonts w:ascii="Times New Roman" w:eastAsia="Times New Roman" w:hAnsi="Times New Roman"/>
          <w:sz w:val="24"/>
          <w:szCs w:val="24"/>
        </w:rPr>
        <w:fldChar w:fldCharType="begin"/>
      </w:r>
      <w:r w:rsidRPr="00C851A0">
        <w:rPr>
          <w:rFonts w:ascii="Times New Roman" w:eastAsia="Times New Roman" w:hAnsi="Times New Roman"/>
          <w:sz w:val="24"/>
          <w:szCs w:val="24"/>
        </w:rPr>
        <w:instrText xml:space="preserve"> QUOTE </w:instrText>
      </w:r>
      <w:r w:rsidR="00000000">
        <w:rPr>
          <w:rFonts w:ascii="Times New Roman" w:hAnsi="Times New Roman"/>
          <w:position w:val="-14"/>
          <w:sz w:val="24"/>
          <w:szCs w:val="24"/>
        </w:rPr>
        <w:pict w14:anchorId="72A5B40C">
          <v:shape id="_x0000_i1071" type="#_x0000_t75" style="width:5.2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960C8&quot;/&gt;&lt;wsp:rsid wsp:val=&quot;000960C8&quot;/&gt;&lt;wsp:rsid wsp:val=&quot;00545228&quot;/&gt;&lt;wsp:rsid wsp:val=&quot;007142DB&quot;/&gt;&lt;wsp:rsid wsp:val=&quot;00AD7C2E&quot;/&gt;&lt;wsp:rsid wsp:val=&quot;00D45828&quot;/&gt;&lt;/wsp:rsids&gt;&lt;/w:docPr&gt;&lt;w:body&gt;&lt;wx:sect&gt;&lt;w:p wsp:rsidR=&quot;00545228&quot; wsp:rsidRDefault=&quot;00545228&quot; wsp:rsidP=&quot;00545228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1&lt;/m:t&gt;&lt;/m:r&gt;&lt;/m:num&gt;&lt;m:den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7" o:title="" chromakey="white"/>
          </v:shape>
        </w:pict>
      </w:r>
      <w:r w:rsidRPr="00C851A0">
        <w:rPr>
          <w:rFonts w:ascii="Times New Roman" w:eastAsia="Times New Roman" w:hAnsi="Times New Roman"/>
          <w:sz w:val="24"/>
          <w:szCs w:val="24"/>
        </w:rPr>
        <w:instrText xml:space="preserve"> </w:instrText>
      </w:r>
      <w:r w:rsidRPr="00C851A0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000000">
        <w:rPr>
          <w:rFonts w:ascii="Times New Roman" w:hAnsi="Times New Roman"/>
          <w:position w:val="-14"/>
          <w:sz w:val="24"/>
          <w:szCs w:val="24"/>
        </w:rPr>
        <w:pict w14:anchorId="59F93787">
          <v:shape id="_x0000_i1072" type="#_x0000_t75" style="width:5.25pt;height:21.7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doNotEmbedSystemFonts/&gt;&lt;w:stylePaneFormatFilter w:val=&quot;3F01&quot;/&gt;&lt;w:defaultTabStop w:val=&quot;720&quot;/&gt;&lt;w:drawingGridHorizontalSpacing w:val=&quot;120&quot;/&gt;&lt;w:displayHorizontalDrawingGridEvery w:val=&quot;2&quot;/&gt;&lt;w:displayVerticalDrawingGridEvery w:val=&quot;2&quot;/&gt;&lt;w:punctuationKerning/&gt;&lt;w:characterSpacingControl w:val=&quot;DontCompress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0960C8&quot;/&gt;&lt;wsp:rsid wsp:val=&quot;000960C8&quot;/&gt;&lt;wsp:rsid wsp:val=&quot;00545228&quot;/&gt;&lt;wsp:rsid wsp:val=&quot;007142DB&quot;/&gt;&lt;wsp:rsid wsp:val=&quot;00AD7C2E&quot;/&gt;&lt;wsp:rsid wsp:val=&quot;00D45828&quot;/&gt;&lt;/wsp:rsids&gt;&lt;/w:docPr&gt;&lt;w:body&gt;&lt;wx:sect&gt;&lt;w:p wsp:rsidR=&quot;00545228&quot; wsp:rsidRDefault=&quot;00545228&quot; wsp:rsidP=&quot;00545228&quot;&gt;&lt;m:oMathPara&gt;&lt;m:oMath&gt;&lt;m:f&gt;&lt;m:fPr&gt;&lt;m:ctrlP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/m:ctrlPr&gt;&lt;/m:fPr&gt;&lt;m:num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1&lt;/m:t&gt;&lt;/m:r&gt;&lt;/m:num&gt;&lt;m:den&gt;&lt;m:r&gt;&lt;w:rPr&gt;&lt;w:rFonts w:ascii=&quot;Cambria Math&quot; w:fareast=&quot;Times New Roman&quot; w:h-ansi=&quot;Cambria Math&quot;/&gt;&lt;wx:font wx:val=&quot;Cambria Math&quot;/&gt;&lt;w:i/&gt;&lt;w:sz w:val=&quot;26&quot;/&gt;&lt;w:sz-cs w:val=&quot;26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imagedata r:id="rId87" o:title="" chromakey="white"/>
          </v:shape>
        </w:pict>
      </w:r>
      <w:r w:rsidRPr="00C851A0">
        <w:rPr>
          <w:rFonts w:ascii="Times New Roman" w:eastAsia="Times New Roman" w:hAnsi="Times New Roman"/>
          <w:sz w:val="24"/>
          <w:szCs w:val="24"/>
        </w:rPr>
        <w:fldChar w:fldCharType="end"/>
      </w:r>
      <w:r w:rsidRPr="007142DB">
        <w:rPr>
          <w:rFonts w:ascii="Times New Roman" w:eastAsia="Times New Roman" w:hAnsi="Times New Roman"/>
          <w:sz w:val="24"/>
          <w:szCs w:val="24"/>
        </w:rPr>
        <w:t xml:space="preserve"> s.</w:t>
      </w:r>
    </w:p>
    <w:p w14:paraId="708B4A2F" w14:textId="77777777" w:rsidR="00C237FF" w:rsidRPr="007142DB" w:rsidRDefault="00C237FF" w:rsidP="00C237FF">
      <w:pPr>
        <w:tabs>
          <w:tab w:val="left" w:pos="280"/>
        </w:tabs>
        <w:spacing w:before="60"/>
        <w:ind w:left="292" w:hanging="292"/>
        <w:rPr>
          <w:color w:val="000000"/>
        </w:rPr>
      </w:pPr>
    </w:p>
    <w:p w14:paraId="2AA9D334" w14:textId="77777777" w:rsidR="00C237FF" w:rsidRDefault="00AB1268" w:rsidP="00C237FF">
      <w:pPr>
        <w:tabs>
          <w:tab w:val="left" w:pos="280"/>
        </w:tabs>
        <w:spacing w:before="60"/>
        <w:ind w:left="292" w:hanging="292"/>
        <w:rPr>
          <w:noProof/>
        </w:rPr>
      </w:pPr>
      <w:r>
        <w:rPr>
          <w:noProof/>
        </w:rPr>
        <w:pict w14:anchorId="48D429F5">
          <v:shape id="Picture 1060877937" o:spid="_x0000_i1073" type="#_x0000_t75" alt="Chart, line chart&#10;&#10;Description automatically generated" style="width:264.75pt;height:156pt;visibility:visible;mso-wrap-style:square">
            <v:imagedata r:id="rId88" o:title="Chart, line chart&#10;&#10;Description automatically generated" cropbottom="2576f" cropleft="1205f"/>
          </v:shape>
        </w:pict>
      </w:r>
    </w:p>
    <w:p w14:paraId="50183B8B" w14:textId="77777777" w:rsidR="00C237FF" w:rsidRPr="007142DB" w:rsidRDefault="00C237FF" w:rsidP="00C237FF">
      <w:pPr>
        <w:tabs>
          <w:tab w:val="left" w:pos="280"/>
        </w:tabs>
        <w:spacing w:before="60"/>
        <w:ind w:left="292" w:hanging="292"/>
      </w:pPr>
      <w:r>
        <w:rPr>
          <w:noProof/>
        </w:rPr>
        <w:t>Viết phương trình dao động của vật.</w:t>
      </w:r>
    </w:p>
    <w:p w14:paraId="00FDE7DF" w14:textId="77777777" w:rsidR="008C2F66" w:rsidRPr="00B520DD" w:rsidRDefault="00000000" w:rsidP="00D470B4">
      <w:pPr>
        <w:spacing w:before="60"/>
        <w:jc w:val="center"/>
        <w:rPr>
          <w:b/>
          <w:i/>
          <w:szCs w:val="26"/>
        </w:rPr>
      </w:pPr>
      <w:r w:rsidRPr="00B520DD">
        <w:rPr>
          <w:b/>
          <w:i/>
          <w:szCs w:val="26"/>
        </w:rPr>
        <w:t>------ HẾT ------</w:t>
      </w:r>
    </w:p>
    <w:p w14:paraId="27B51601" w14:textId="77777777" w:rsidR="008C2F66" w:rsidRPr="00B520DD" w:rsidRDefault="008C2F66" w:rsidP="00D470B4">
      <w:pPr>
        <w:spacing w:before="60"/>
        <w:jc w:val="center"/>
        <w:rPr>
          <w:b/>
          <w:i/>
          <w:szCs w:val="26"/>
        </w:rPr>
      </w:pPr>
    </w:p>
    <w:sectPr w:rsidR="008C2F66" w:rsidRPr="00B520DD" w:rsidSect="00C237FF">
      <w:footerReference w:type="default" r:id="rId89"/>
      <w:pgSz w:w="11907" w:h="16840" w:code="9"/>
      <w:pgMar w:top="737" w:right="567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0983B" w14:textId="77777777" w:rsidR="00A06979" w:rsidRDefault="00A06979">
      <w:r>
        <w:separator/>
      </w:r>
    </w:p>
  </w:endnote>
  <w:endnote w:type="continuationSeparator" w:id="0">
    <w:p w14:paraId="2AD36920" w14:textId="77777777" w:rsidR="00A06979" w:rsidRDefault="00A06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6FAE0" w14:textId="77777777" w:rsidR="008611EA" w:rsidRDefault="00000000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 xml:space="preserve"> - Mã đề 913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3A432" w14:textId="77777777" w:rsidR="00A06979" w:rsidRDefault="00A06979">
      <w:r>
        <w:separator/>
      </w:r>
    </w:p>
  </w:footnote>
  <w:footnote w:type="continuationSeparator" w:id="0">
    <w:p w14:paraId="0E79CBC7" w14:textId="77777777" w:rsidR="00A06979" w:rsidRDefault="00A069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677C5B"/>
    <w:multiLevelType w:val="hybridMultilevel"/>
    <w:tmpl w:val="CF3823EE"/>
    <w:lvl w:ilvl="0" w:tplc="8E969C3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2E04F5"/>
    <w:multiLevelType w:val="hybridMultilevel"/>
    <w:tmpl w:val="71929088"/>
    <w:lvl w:ilvl="0" w:tplc="BA467DD2">
      <w:start w:val="1"/>
      <w:numFmt w:val="lowerLetter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3420787">
    <w:abstractNumId w:val="0"/>
  </w:num>
  <w:num w:numId="2" w16cid:durableId="12661557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11EA"/>
    <w:rsid w:val="00044DB4"/>
    <w:rsid w:val="00207F7E"/>
    <w:rsid w:val="00420865"/>
    <w:rsid w:val="008611EA"/>
    <w:rsid w:val="008B0220"/>
    <w:rsid w:val="008C2F66"/>
    <w:rsid w:val="00A06979"/>
    <w:rsid w:val="00AB1268"/>
    <w:rsid w:val="00AC0792"/>
    <w:rsid w:val="00C237FF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5"/>
    <o:shapelayout v:ext="edit">
      <o:idmap v:ext="edit" data="1"/>
    </o:shapelayout>
  </w:shapeDefaults>
  <w:decimalSymbol w:val="."/>
  <w:listSeparator w:val=","/>
  <w14:docId w14:val="00F6FF44"/>
  <w15:docId w15:val="{2FAE3DBB-7132-40A4-B418-08E607068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rsid w:val="0003318A"/>
    <w:pPr>
      <w:widowControl w:val="0"/>
    </w:pPr>
    <w:rPr>
      <w:rFonts w:eastAsia="Calibri"/>
      <w:kern w:val="2"/>
      <w:sz w:val="24"/>
    </w:rPr>
  </w:style>
  <w:style w:type="paragraph" w:styleId="ListParagraph">
    <w:name w:val="List Paragraph"/>
    <w:basedOn w:val="Normal0"/>
    <w:link w:val="ListParagraphChar"/>
    <w:uiPriority w:val="34"/>
    <w:qFormat/>
    <w:rsid w:val="0003318A"/>
    <w:pPr>
      <w:ind w:left="720"/>
      <w:contextualSpacing/>
    </w:pPr>
    <w:rPr>
      <w:rFonts w:ascii="Calibri" w:hAnsi="Calibri"/>
      <w:kern w:val="0"/>
      <w:sz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03318A"/>
  </w:style>
  <w:style w:type="character" w:customStyle="1" w:styleId="fontstyle21">
    <w:name w:val="fontstyle21"/>
    <w:rsid w:val="0003318A"/>
    <w:rPr>
      <w:rFonts w:ascii="Palatino Linotype" w:eastAsia="Calibri" w:hAnsi="Palatino Linotype" w:cs="Times New Roman" w:hint="default"/>
      <w:b/>
      <w:bCs/>
      <w:i w:val="0"/>
      <w:iCs w:val="0"/>
      <w:color w:val="000000"/>
      <w:sz w:val="22"/>
      <w:szCs w:val="22"/>
      <w:rtl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63" Type="http://schemas.openxmlformats.org/officeDocument/2006/relationships/image" Target="media/image30.wmf"/><Relationship Id="rId68" Type="http://schemas.openxmlformats.org/officeDocument/2006/relationships/oleObject" Target="embeddings/oleObject29.bin"/><Relationship Id="rId84" Type="http://schemas.openxmlformats.org/officeDocument/2006/relationships/image" Target="media/image39.wmf"/><Relationship Id="rId89" Type="http://schemas.openxmlformats.org/officeDocument/2006/relationships/footer" Target="footer1.xml"/><Relationship Id="rId16" Type="http://schemas.openxmlformats.org/officeDocument/2006/relationships/image" Target="media/image5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emf"/><Relationship Id="rId37" Type="http://schemas.openxmlformats.org/officeDocument/2006/relationships/image" Target="media/image16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4.bin"/><Relationship Id="rId74" Type="http://schemas.openxmlformats.org/officeDocument/2006/relationships/oleObject" Target="embeddings/oleObject32.bin"/><Relationship Id="rId79" Type="http://schemas.openxmlformats.org/officeDocument/2006/relationships/image" Target="media/image38.wmf"/><Relationship Id="rId5" Type="http://schemas.openxmlformats.org/officeDocument/2006/relationships/webSettings" Target="webSettings.xml"/><Relationship Id="rId90" Type="http://schemas.openxmlformats.org/officeDocument/2006/relationships/fontTable" Target="fontTable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3.bin"/><Relationship Id="rId64" Type="http://schemas.openxmlformats.org/officeDocument/2006/relationships/oleObject" Target="embeddings/oleObject27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8" Type="http://schemas.openxmlformats.org/officeDocument/2006/relationships/image" Target="media/image1.wmf"/><Relationship Id="rId51" Type="http://schemas.openxmlformats.org/officeDocument/2006/relationships/image" Target="media/image23.png"/><Relationship Id="rId72" Type="http://schemas.openxmlformats.org/officeDocument/2006/relationships/oleObject" Target="embeddings/oleObject31.bin"/><Relationship Id="rId80" Type="http://schemas.openxmlformats.org/officeDocument/2006/relationships/oleObject" Target="embeddings/oleObject35.bin"/><Relationship Id="rId85" Type="http://schemas.openxmlformats.org/officeDocument/2006/relationships/image" Target="media/image40.png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image" Target="media/image7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6.bin"/><Relationship Id="rId70" Type="http://schemas.openxmlformats.org/officeDocument/2006/relationships/oleObject" Target="embeddings/oleObject30.bin"/><Relationship Id="rId75" Type="http://schemas.openxmlformats.org/officeDocument/2006/relationships/image" Target="media/image36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3.png"/><Relationship Id="rId9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4.bin"/><Relationship Id="rId49" Type="http://schemas.openxmlformats.org/officeDocument/2006/relationships/image" Target="media/image22.wmf"/><Relationship Id="rId57" Type="http://schemas.openxmlformats.org/officeDocument/2006/relationships/image" Target="media/image27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8.bin"/><Relationship Id="rId52" Type="http://schemas.openxmlformats.org/officeDocument/2006/relationships/image" Target="media/image24.png"/><Relationship Id="rId60" Type="http://schemas.openxmlformats.org/officeDocument/2006/relationships/oleObject" Target="embeddings/oleObject25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4.bin"/><Relationship Id="rId81" Type="http://schemas.openxmlformats.org/officeDocument/2006/relationships/oleObject" Target="embeddings/oleObject36.bin"/><Relationship Id="rId86" Type="http://schemas.openxmlformats.org/officeDocument/2006/relationships/image" Target="media/image41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7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3.bin"/><Relationship Id="rId7" Type="http://schemas.openxmlformats.org/officeDocument/2006/relationships/endnotes" Target="endnotes.xml"/><Relationship Id="rId71" Type="http://schemas.openxmlformats.org/officeDocument/2006/relationships/image" Target="media/image34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66" Type="http://schemas.openxmlformats.org/officeDocument/2006/relationships/oleObject" Target="embeddings/oleObject28.bin"/><Relationship Id="rId87" Type="http://schemas.openxmlformats.org/officeDocument/2006/relationships/image" Target="media/image42.png"/><Relationship Id="rId61" Type="http://schemas.openxmlformats.org/officeDocument/2006/relationships/image" Target="media/image29.wmf"/><Relationship Id="rId82" Type="http://schemas.openxmlformats.org/officeDocument/2006/relationships/oleObject" Target="embeddings/oleObject37.bin"/><Relationship Id="rId19" Type="http://schemas.openxmlformats.org/officeDocument/2006/relationships/oleObject" Target="embeddings/oleObject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90DC7-FDCA-4DF7-BC1B-FD6CAA68B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13</TotalTime>
  <Pages>3</Pages>
  <Words>930</Words>
  <Characters>5304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 Mẫu trình bày đề thi trắc nghiệm: (Áp dụng cho các môn Lý, Hóa, Sinh)</vt:lpstr>
    </vt:vector>
  </TitlesOfParts>
  <Company>Microsoft</Company>
  <LinksUpToDate>false</LinksUpToDate>
  <CharactersWithSpaces>6222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creator>TU</dc:creator>
  <cp:lastModifiedBy>Nguyễn Việt Bảo</cp:lastModifiedBy>
  <cp:revision>18</cp:revision>
  <dcterms:created xsi:type="dcterms:W3CDTF">2016-09-26T10:48:00Z</dcterms:created>
  <dcterms:modified xsi:type="dcterms:W3CDTF">2023-10-26T14:34:00Z</dcterms:modified>
</cp:coreProperties>
</file>